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EBEC0" w14:textId="77777777" w:rsidR="005577C3" w:rsidRPr="002E2D86" w:rsidRDefault="005577C3" w:rsidP="0038526E">
      <w:pPr>
        <w:spacing w:before="40" w:after="40" w:line="252" w:lineRule="auto"/>
        <w:jc w:val="right"/>
        <w:rPr>
          <w:b/>
          <w:sz w:val="24"/>
          <w:szCs w:val="24"/>
        </w:rPr>
      </w:pPr>
      <w:r w:rsidRPr="002E2D86">
        <w:rPr>
          <w:b/>
          <w:sz w:val="24"/>
          <w:szCs w:val="24"/>
        </w:rPr>
        <w:t>Приложение № 3</w:t>
      </w:r>
    </w:p>
    <w:p w14:paraId="088EBEC1" w14:textId="77777777" w:rsidR="005577C3" w:rsidRPr="002E2D86" w:rsidRDefault="006B0DAC" w:rsidP="0038526E">
      <w:pPr>
        <w:spacing w:before="40" w:after="40" w:line="252" w:lineRule="auto"/>
        <w:jc w:val="right"/>
        <w:rPr>
          <w:b/>
          <w:sz w:val="24"/>
          <w:szCs w:val="24"/>
        </w:rPr>
      </w:pPr>
      <w:r w:rsidRPr="002E2D86">
        <w:rPr>
          <w:b/>
          <w:sz w:val="24"/>
          <w:szCs w:val="24"/>
        </w:rPr>
        <w:t xml:space="preserve">к Договору № </w:t>
      </w:r>
      <w:r w:rsidR="008B0896" w:rsidRPr="002E2D86">
        <w:rPr>
          <w:b/>
          <w:sz w:val="24"/>
          <w:szCs w:val="24"/>
        </w:rPr>
        <w:t>___________</w:t>
      </w:r>
      <w:r w:rsidRPr="002E2D86">
        <w:rPr>
          <w:b/>
          <w:sz w:val="24"/>
          <w:szCs w:val="24"/>
        </w:rPr>
        <w:t xml:space="preserve"> </w:t>
      </w:r>
      <w:proofErr w:type="gramStart"/>
      <w:r w:rsidRPr="002E2D86">
        <w:rPr>
          <w:b/>
          <w:sz w:val="24"/>
          <w:szCs w:val="24"/>
        </w:rPr>
        <w:t>от  _</w:t>
      </w:r>
      <w:proofErr w:type="gramEnd"/>
      <w:r w:rsidRPr="002E2D86">
        <w:rPr>
          <w:b/>
          <w:sz w:val="24"/>
          <w:szCs w:val="24"/>
        </w:rPr>
        <w:t>_______________ г.</w:t>
      </w:r>
    </w:p>
    <w:p w14:paraId="088EBEC2" w14:textId="77777777" w:rsidR="00EA10B5" w:rsidRPr="002E2D86" w:rsidRDefault="00EA10B5" w:rsidP="005577C3">
      <w:pPr>
        <w:pStyle w:val="1"/>
        <w:numPr>
          <w:ilvl w:val="0"/>
          <w:numId w:val="0"/>
        </w:numPr>
        <w:spacing w:before="120" w:after="240" w:line="252" w:lineRule="auto"/>
        <w:ind w:left="482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088EBEC3" w14:textId="77777777" w:rsidR="005577C3" w:rsidRPr="002E2D86" w:rsidRDefault="005577C3" w:rsidP="005577C3">
      <w:pPr>
        <w:pStyle w:val="1"/>
        <w:numPr>
          <w:ilvl w:val="0"/>
          <w:numId w:val="0"/>
        </w:numPr>
        <w:spacing w:before="120" w:after="240" w:line="252" w:lineRule="auto"/>
        <w:ind w:left="482"/>
        <w:jc w:val="center"/>
        <w:rPr>
          <w:rFonts w:ascii="Times New Roman" w:hAnsi="Times New Roman"/>
          <w:sz w:val="24"/>
          <w:szCs w:val="24"/>
          <w:lang w:val="ru-RU"/>
        </w:rPr>
      </w:pPr>
      <w:r w:rsidRPr="002E2D86">
        <w:rPr>
          <w:rFonts w:ascii="Times New Roman" w:hAnsi="Times New Roman"/>
          <w:sz w:val="24"/>
          <w:szCs w:val="24"/>
          <w:lang w:val="ru-RU"/>
        </w:rPr>
        <w:t>Регламент взаимодействия Сторон</w:t>
      </w:r>
    </w:p>
    <w:p w14:paraId="088EBEC4" w14:textId="619943D6" w:rsidR="005577C3" w:rsidRPr="002E2D86" w:rsidRDefault="005577C3" w:rsidP="007D2BE7">
      <w:pPr>
        <w:pStyle w:val="a3"/>
        <w:keepNext/>
        <w:numPr>
          <w:ilvl w:val="0"/>
          <w:numId w:val="2"/>
        </w:numPr>
        <w:tabs>
          <w:tab w:val="left" w:pos="284"/>
        </w:tabs>
        <w:spacing w:line="264" w:lineRule="auto"/>
        <w:ind w:left="709" w:firstLine="0"/>
        <w:outlineLvl w:val="0"/>
        <w:rPr>
          <w:b/>
          <w:kern w:val="28"/>
          <w:sz w:val="24"/>
          <w:szCs w:val="24"/>
          <w:lang w:val="ru-RU"/>
        </w:rPr>
      </w:pPr>
      <w:r w:rsidRPr="002E2D86">
        <w:rPr>
          <w:b/>
          <w:kern w:val="28"/>
          <w:sz w:val="24"/>
          <w:szCs w:val="24"/>
          <w:lang w:val="ru-RU"/>
        </w:rPr>
        <w:t>Общие положения</w:t>
      </w:r>
    </w:p>
    <w:p w14:paraId="088EBEC5" w14:textId="77777777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>Перед началом оказания Услуг Заказчик предоставляет Исполнителю, и, в дальнейшем, по факту изменений, актуализирует список пользователей Заказчика с указанием: название предприятия, ФИО, должность, департамент, адрес электронной почты, адрес расположения, контактный телефон.</w:t>
      </w:r>
    </w:p>
    <w:p w14:paraId="088EBEC6" w14:textId="58F4C1D0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 xml:space="preserve">Все обращения Пользователей Заказчика, связанные с исполнением Договора, направляются Исполнителю </w:t>
      </w:r>
      <w:r w:rsidR="00A6151E" w:rsidRPr="002E2D86">
        <w:rPr>
          <w:sz w:val="24"/>
          <w:szCs w:val="24"/>
        </w:rPr>
        <w:t xml:space="preserve">через </w:t>
      </w:r>
      <w:r w:rsidR="00A6151E">
        <w:rPr>
          <w:sz w:val="24"/>
          <w:szCs w:val="24"/>
          <w:lang w:val="ru-RU"/>
        </w:rPr>
        <w:t>Систему регистрации запросов (далее СРЗ)</w:t>
      </w:r>
      <w:r w:rsidRPr="002E2D86">
        <w:rPr>
          <w:kern w:val="28"/>
          <w:sz w:val="24"/>
          <w:szCs w:val="24"/>
          <w:lang w:val="ru-RU"/>
        </w:rPr>
        <w:t xml:space="preserve">. </w:t>
      </w:r>
      <w:r w:rsidR="00A6151E">
        <w:rPr>
          <w:kern w:val="28"/>
          <w:sz w:val="24"/>
          <w:szCs w:val="24"/>
          <w:lang w:val="ru-RU"/>
        </w:rPr>
        <w:t>СРЗ</w:t>
      </w:r>
      <w:r w:rsidRPr="002E2D86">
        <w:rPr>
          <w:kern w:val="28"/>
          <w:sz w:val="24"/>
          <w:szCs w:val="24"/>
          <w:lang w:val="ru-RU"/>
        </w:rPr>
        <w:t xml:space="preserve"> принимает обращения Пользователей Заказчика следующими способами: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8"/>
        <w:gridCol w:w="4157"/>
      </w:tblGrid>
      <w:tr w:rsidR="005577C3" w:rsidRPr="002E2D86" w14:paraId="088EBEC9" w14:textId="77777777" w:rsidTr="007D2BE7">
        <w:trPr>
          <w:cantSplit/>
        </w:trPr>
        <w:tc>
          <w:tcPr>
            <w:tcW w:w="2797" w:type="pct"/>
          </w:tcPr>
          <w:p w14:paraId="088EBEC7" w14:textId="3BDB084C" w:rsidR="005577C3" w:rsidRPr="002E2D86" w:rsidRDefault="005577C3" w:rsidP="00A5757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E2D86">
              <w:rPr>
                <w:b/>
                <w:sz w:val="24"/>
                <w:szCs w:val="24"/>
                <w:lang w:eastAsia="en-US"/>
              </w:rPr>
              <w:t xml:space="preserve">Способ обращения в </w:t>
            </w:r>
            <w:r w:rsidR="00A6151E">
              <w:rPr>
                <w:b/>
                <w:sz w:val="24"/>
                <w:szCs w:val="24"/>
                <w:lang w:eastAsia="en-US"/>
              </w:rPr>
              <w:t>СРЗ</w:t>
            </w:r>
          </w:p>
        </w:tc>
        <w:tc>
          <w:tcPr>
            <w:tcW w:w="2203" w:type="pct"/>
          </w:tcPr>
          <w:p w14:paraId="088EBEC8" w14:textId="77777777" w:rsidR="005577C3" w:rsidRPr="002E2D86" w:rsidRDefault="005577C3" w:rsidP="00A5757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E2D86">
              <w:rPr>
                <w:b/>
                <w:sz w:val="24"/>
                <w:szCs w:val="24"/>
                <w:lang w:eastAsia="en-US"/>
              </w:rPr>
              <w:t>Время регистрации обращений</w:t>
            </w:r>
          </w:p>
        </w:tc>
      </w:tr>
      <w:tr w:rsidR="00DC0F59" w:rsidRPr="002E2D86" w14:paraId="088EBECC" w14:textId="77777777" w:rsidTr="007D2BE7">
        <w:trPr>
          <w:cantSplit/>
        </w:trPr>
        <w:tc>
          <w:tcPr>
            <w:tcW w:w="2797" w:type="pct"/>
          </w:tcPr>
          <w:p w14:paraId="088EBECA" w14:textId="76E33B47" w:rsidR="00DC0F59" w:rsidRPr="002E2D86" w:rsidRDefault="00DC0F59" w:rsidP="004B26CC">
            <w:pPr>
              <w:keepNext/>
              <w:keepLines/>
              <w:spacing w:line="300" w:lineRule="auto"/>
              <w:rPr>
                <w:bCs/>
                <w:sz w:val="24"/>
                <w:szCs w:val="24"/>
              </w:rPr>
            </w:pPr>
            <w:r w:rsidRPr="002E2D86">
              <w:rPr>
                <w:sz w:val="24"/>
                <w:szCs w:val="24"/>
              </w:rPr>
              <w:t xml:space="preserve">через «Портал Самообслуживания» по адресу </w:t>
            </w:r>
            <w:hyperlink r:id="rId11" w:history="1">
              <w:r w:rsidR="00727D21" w:rsidRPr="00DC2815">
                <w:rPr>
                  <w:rStyle w:val="af6"/>
                  <w:sz w:val="24"/>
                  <w:szCs w:val="24"/>
                </w:rPr>
                <w:t>http://project/mantis</w:t>
              </w:r>
            </w:hyperlink>
            <w:r w:rsidR="00727D21">
              <w:rPr>
                <w:rStyle w:val="aff2"/>
                <w:sz w:val="24"/>
                <w:szCs w:val="24"/>
              </w:rPr>
              <w:footnoteReference w:id="1"/>
            </w:r>
          </w:p>
        </w:tc>
        <w:tc>
          <w:tcPr>
            <w:tcW w:w="2203" w:type="pct"/>
          </w:tcPr>
          <w:p w14:paraId="088EBECB" w14:textId="77777777" w:rsidR="00DC0F59" w:rsidRPr="002E2D86" w:rsidRDefault="00DC0F59" w:rsidP="00A5757F">
            <w:pPr>
              <w:keepNext/>
              <w:keepLines/>
              <w:jc w:val="center"/>
              <w:rPr>
                <w:sz w:val="24"/>
                <w:szCs w:val="24"/>
                <w:lang w:eastAsia="en-US"/>
              </w:rPr>
            </w:pPr>
            <w:r w:rsidRPr="002E2D86">
              <w:rPr>
                <w:sz w:val="24"/>
                <w:szCs w:val="24"/>
              </w:rPr>
              <w:t>круглосуточно</w:t>
            </w:r>
          </w:p>
        </w:tc>
      </w:tr>
    </w:tbl>
    <w:p w14:paraId="088EBED7" w14:textId="77777777" w:rsidR="005577C3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bookmarkStart w:id="0" w:name="_GoBack"/>
      <w:bookmarkEnd w:id="0"/>
      <w:r w:rsidRPr="002E2D86">
        <w:rPr>
          <w:kern w:val="28"/>
          <w:sz w:val="24"/>
          <w:szCs w:val="24"/>
          <w:lang w:val="ru-RU"/>
        </w:rPr>
        <w:t xml:space="preserve">При оказании Услуг по Договору по зарегистрированным обращениям Стороны руководствуются параметрами оказания Услуг, приведенными в Приложении </w:t>
      </w:r>
      <w:r w:rsidR="0092559E" w:rsidRPr="002E2D86">
        <w:rPr>
          <w:kern w:val="28"/>
          <w:sz w:val="24"/>
          <w:szCs w:val="24"/>
          <w:lang w:val="ru-RU"/>
        </w:rPr>
        <w:t xml:space="preserve">  </w:t>
      </w:r>
      <w:r w:rsidRPr="002E2D86">
        <w:rPr>
          <w:kern w:val="28"/>
          <w:sz w:val="24"/>
          <w:szCs w:val="24"/>
          <w:lang w:val="ru-RU"/>
        </w:rPr>
        <w:t xml:space="preserve">№ 2 </w:t>
      </w:r>
      <w:r w:rsidR="0092559E" w:rsidRPr="002E2D86">
        <w:rPr>
          <w:kern w:val="28"/>
          <w:sz w:val="24"/>
          <w:szCs w:val="24"/>
          <w:lang w:val="ru-RU"/>
        </w:rPr>
        <w:t xml:space="preserve">к </w:t>
      </w:r>
      <w:r w:rsidRPr="002E2D86">
        <w:rPr>
          <w:kern w:val="28"/>
          <w:sz w:val="24"/>
          <w:szCs w:val="24"/>
          <w:lang w:val="ru-RU"/>
        </w:rPr>
        <w:t>Договору.</w:t>
      </w:r>
    </w:p>
    <w:p w14:paraId="35F3CBA3" w14:textId="1A57735E" w:rsidR="00B21AFF" w:rsidRPr="00B21AFF" w:rsidRDefault="00B21AFF" w:rsidP="00B21AFF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>
        <w:rPr>
          <w:kern w:val="28"/>
          <w:sz w:val="24"/>
          <w:szCs w:val="24"/>
          <w:lang w:val="ru-RU"/>
        </w:rPr>
        <w:t>Т</w:t>
      </w:r>
      <w:r w:rsidRPr="00B21AFF">
        <w:rPr>
          <w:kern w:val="28"/>
          <w:sz w:val="24"/>
          <w:szCs w:val="24"/>
          <w:lang w:val="ru-RU"/>
        </w:rPr>
        <w:t xml:space="preserve">ехническая поддержка и сопровождение Системы производится с понедельника по пятницу включительно, с 10:00 до 19:00 по московскому времени, за исключением выходных и праздничных дней, в соответствии с законодательством РФ.  Если у Заказчика возникнет необходимость в услугах Исполнителя в нерабочее время в рабочие дни, а также в любое время в выходные (праздничные) дни, то в таких случаях затраченное Исполнителем время учитывается </w:t>
      </w:r>
      <w:r w:rsidR="00A6151E">
        <w:rPr>
          <w:kern w:val="28"/>
          <w:sz w:val="24"/>
          <w:szCs w:val="24"/>
          <w:lang w:val="ru-RU"/>
        </w:rPr>
        <w:t xml:space="preserve">как работы в рамках услуги по настройке дополнительного функционала ИСПКО </w:t>
      </w:r>
      <w:r w:rsidRPr="00B21AFF">
        <w:rPr>
          <w:kern w:val="28"/>
          <w:sz w:val="24"/>
          <w:szCs w:val="24"/>
          <w:lang w:val="ru-RU"/>
        </w:rPr>
        <w:t>с коэффициентом 2. Оказание Услуг специалистами Исполнителя в нерабочее время в рабочие дни, а также в любое время в выходные (праздничные) дни производится только по согласованию Сторон.</w:t>
      </w:r>
    </w:p>
    <w:p w14:paraId="0F2B56B5" w14:textId="77777777" w:rsidR="00B21AFF" w:rsidRPr="002E2D86" w:rsidRDefault="00B21AFF" w:rsidP="00B21AFF">
      <w:pPr>
        <w:pStyle w:val="a3"/>
        <w:keepNext/>
        <w:tabs>
          <w:tab w:val="left" w:pos="284"/>
        </w:tabs>
        <w:spacing w:line="264" w:lineRule="auto"/>
        <w:ind w:left="709"/>
        <w:jc w:val="both"/>
        <w:outlineLvl w:val="0"/>
        <w:rPr>
          <w:kern w:val="28"/>
          <w:sz w:val="24"/>
          <w:szCs w:val="24"/>
          <w:lang w:val="ru-RU"/>
        </w:rPr>
      </w:pPr>
    </w:p>
    <w:p w14:paraId="088EBED8" w14:textId="77777777" w:rsidR="000F2BD2" w:rsidRPr="002E2D86" w:rsidRDefault="000F2BD2" w:rsidP="000F2BD2">
      <w:pPr>
        <w:pStyle w:val="a3"/>
        <w:keepNext/>
        <w:numPr>
          <w:ilvl w:val="0"/>
          <w:numId w:val="2"/>
        </w:numPr>
        <w:tabs>
          <w:tab w:val="left" w:pos="284"/>
        </w:tabs>
        <w:spacing w:line="264" w:lineRule="auto"/>
        <w:ind w:left="0" w:firstLine="709"/>
        <w:outlineLvl w:val="0"/>
        <w:rPr>
          <w:b/>
          <w:kern w:val="28"/>
          <w:sz w:val="24"/>
          <w:szCs w:val="24"/>
          <w:lang w:val="ru-RU"/>
        </w:rPr>
      </w:pPr>
      <w:r w:rsidRPr="002E2D86">
        <w:rPr>
          <w:b/>
          <w:kern w:val="28"/>
          <w:sz w:val="24"/>
          <w:szCs w:val="24"/>
          <w:lang w:val="ru-RU"/>
        </w:rPr>
        <w:t>Ответственные лица Сторон</w:t>
      </w:r>
    </w:p>
    <w:p w14:paraId="088EBED9" w14:textId="77777777" w:rsidR="000F2BD2" w:rsidRPr="002E2D86" w:rsidRDefault="000F2BD2" w:rsidP="000F2BD2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 xml:space="preserve">В целях организации процесса информационного обмена в части оказания Услуг (направление в адрес Заказчика в электронном виде отчетов об оказанных Услугах, Актов сдачи-приемки оказанных Услуг за отчетный месяц, получения от Заказчика мотивированных отказов и иных документов, связанных с оказанием Услуг, для решения и согласования оперативных вопросов), Стороны при подписании Договора назначают ответственных лиц: 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8"/>
        <w:gridCol w:w="82"/>
        <w:gridCol w:w="2943"/>
        <w:gridCol w:w="49"/>
        <w:gridCol w:w="1743"/>
      </w:tblGrid>
      <w:tr w:rsidR="000F2BD2" w:rsidRPr="002E2D86" w14:paraId="088EBEDD" w14:textId="77777777" w:rsidTr="00A94E20">
        <w:trPr>
          <w:trHeight w:val="422"/>
        </w:trPr>
        <w:tc>
          <w:tcPr>
            <w:tcW w:w="2588" w:type="pct"/>
            <w:gridSpan w:val="2"/>
          </w:tcPr>
          <w:p w14:paraId="088EBEDA" w14:textId="77777777" w:rsidR="000F2BD2" w:rsidRPr="002E2D86" w:rsidRDefault="000F2BD2" w:rsidP="00E3715D">
            <w:pPr>
              <w:suppressLineNumbers/>
              <w:spacing w:before="40" w:after="40" w:line="252" w:lineRule="auto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ФИО, должность отв. лица</w:t>
            </w:r>
          </w:p>
        </w:tc>
        <w:tc>
          <w:tcPr>
            <w:tcW w:w="1524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8EBEDB" w14:textId="77777777" w:rsidR="000F2BD2" w:rsidRPr="002E2D86" w:rsidRDefault="000F2BD2" w:rsidP="00E3715D">
            <w:pPr>
              <w:suppressLineNumbers/>
              <w:spacing w:before="40" w:after="40" w:line="252" w:lineRule="auto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E-</w:t>
            </w:r>
            <w:proofErr w:type="spellStart"/>
            <w:r w:rsidRPr="002E2D86">
              <w:rPr>
                <w:b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88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8EBEDC" w14:textId="77777777" w:rsidR="000F2BD2" w:rsidRPr="002E2D86" w:rsidRDefault="000F2BD2" w:rsidP="00E3715D">
            <w:pPr>
              <w:suppressLineNumbers/>
              <w:spacing w:before="40" w:after="40" w:line="252" w:lineRule="auto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Телефон</w:t>
            </w:r>
          </w:p>
        </w:tc>
      </w:tr>
      <w:tr w:rsidR="000F2BD2" w:rsidRPr="002E2D86" w14:paraId="088EBEDF" w14:textId="77777777" w:rsidTr="00E3715D">
        <w:tc>
          <w:tcPr>
            <w:tcW w:w="50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8EBEDE" w14:textId="77777777" w:rsidR="000F2BD2" w:rsidRPr="002E2D86" w:rsidRDefault="000F2BD2" w:rsidP="00E3715D">
            <w:pPr>
              <w:suppressLineNumbers/>
              <w:spacing w:before="40" w:after="40" w:line="252" w:lineRule="auto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Со стороны Заказчика:</w:t>
            </w:r>
          </w:p>
        </w:tc>
      </w:tr>
      <w:tr w:rsidR="00C16139" w:rsidRPr="002E2D86" w14:paraId="088EBEE3" w14:textId="77777777" w:rsidTr="00A94E20">
        <w:tc>
          <w:tcPr>
            <w:tcW w:w="2588" w:type="pct"/>
            <w:gridSpan w:val="2"/>
            <w:vAlign w:val="center"/>
          </w:tcPr>
          <w:p w14:paraId="088EBEE0" w14:textId="77777777" w:rsidR="00C16139" w:rsidRPr="002E2D86" w:rsidRDefault="00C16139" w:rsidP="00E3715D">
            <w:pPr>
              <w:spacing w:before="40" w:after="40" w:line="252" w:lineRule="auto"/>
              <w:jc w:val="both"/>
              <w:rPr>
                <w:sz w:val="24"/>
                <w:szCs w:val="24"/>
              </w:rPr>
            </w:pPr>
            <w:r w:rsidRPr="002E2D86">
              <w:rPr>
                <w:sz w:val="24"/>
                <w:szCs w:val="24"/>
              </w:rPr>
              <w:t>Контактные данные для официального документооборота</w:t>
            </w:r>
          </w:p>
        </w:tc>
        <w:tc>
          <w:tcPr>
            <w:tcW w:w="149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8EBEE1" w14:textId="15D91664" w:rsidR="00C16139" w:rsidRPr="002E2D86" w:rsidRDefault="00C16139" w:rsidP="00E3715D">
            <w:pPr>
              <w:spacing w:before="40" w:after="40"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8EBEE2" w14:textId="77777777" w:rsidR="00C16139" w:rsidRPr="002E2D86" w:rsidRDefault="00C16139" w:rsidP="00E3715D">
            <w:pPr>
              <w:spacing w:before="40" w:after="40" w:line="252" w:lineRule="auto"/>
              <w:jc w:val="both"/>
              <w:rPr>
                <w:sz w:val="24"/>
                <w:szCs w:val="24"/>
              </w:rPr>
            </w:pPr>
          </w:p>
        </w:tc>
      </w:tr>
      <w:tr w:rsidR="0052390B" w:rsidRPr="002E2D86" w14:paraId="088EBEEB" w14:textId="77777777" w:rsidTr="00A94E20">
        <w:tc>
          <w:tcPr>
            <w:tcW w:w="2588" w:type="pct"/>
            <w:gridSpan w:val="2"/>
            <w:vAlign w:val="center"/>
          </w:tcPr>
          <w:p w14:paraId="088EBEE8" w14:textId="7E9F6B30" w:rsidR="0052390B" w:rsidRPr="002E2D86" w:rsidRDefault="00B23148" w:rsidP="006628B2">
            <w:pPr>
              <w:spacing w:before="40" w:after="40" w:line="252" w:lineRule="auto"/>
              <w:rPr>
                <w:sz w:val="24"/>
                <w:szCs w:val="24"/>
              </w:rPr>
            </w:pPr>
            <w:r w:rsidRPr="00421A62">
              <w:rPr>
                <w:sz w:val="24"/>
                <w:szCs w:val="24"/>
              </w:rPr>
              <w:t>ФИО, должность</w:t>
            </w:r>
          </w:p>
        </w:tc>
        <w:tc>
          <w:tcPr>
            <w:tcW w:w="149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8EBEE9" w14:textId="1B2E582D" w:rsidR="0052390B" w:rsidRPr="002E2D86" w:rsidRDefault="0052390B" w:rsidP="00D10ABE">
            <w:pPr>
              <w:spacing w:before="40" w:after="40"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8EBEEA" w14:textId="5BF9664D" w:rsidR="0052390B" w:rsidRPr="002E2D86" w:rsidRDefault="0052390B" w:rsidP="0052390B">
            <w:pPr>
              <w:rPr>
                <w:sz w:val="24"/>
                <w:szCs w:val="24"/>
              </w:rPr>
            </w:pPr>
          </w:p>
        </w:tc>
      </w:tr>
      <w:tr w:rsidR="0052390B" w:rsidRPr="002E2D86" w14:paraId="088EBEED" w14:textId="77777777" w:rsidTr="00E3715D">
        <w:tc>
          <w:tcPr>
            <w:tcW w:w="50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8EBEEC" w14:textId="77777777" w:rsidR="0052390B" w:rsidRPr="002E2D86" w:rsidRDefault="0052390B" w:rsidP="0052390B">
            <w:pPr>
              <w:suppressLineNumbers/>
              <w:spacing w:before="40" w:after="40" w:line="252" w:lineRule="auto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Со стороны Исполнителя:</w:t>
            </w:r>
          </w:p>
        </w:tc>
      </w:tr>
      <w:tr w:rsidR="0052390B" w:rsidRPr="002E2D86" w14:paraId="088EBEF1" w14:textId="77777777" w:rsidTr="00A94E20">
        <w:tc>
          <w:tcPr>
            <w:tcW w:w="2546" w:type="pct"/>
            <w:vAlign w:val="center"/>
          </w:tcPr>
          <w:p w14:paraId="088EBEEE" w14:textId="77777777" w:rsidR="0052390B" w:rsidRPr="002E2D86" w:rsidRDefault="0052390B" w:rsidP="0052390B">
            <w:pPr>
              <w:spacing w:before="40" w:after="40" w:line="252" w:lineRule="auto"/>
              <w:jc w:val="both"/>
              <w:rPr>
                <w:sz w:val="24"/>
                <w:szCs w:val="24"/>
              </w:rPr>
            </w:pPr>
            <w:r w:rsidRPr="002E2D86">
              <w:rPr>
                <w:sz w:val="24"/>
                <w:szCs w:val="24"/>
              </w:rPr>
              <w:lastRenderedPageBreak/>
              <w:t>Контактные данные для официального документооборота</w:t>
            </w:r>
          </w:p>
        </w:tc>
        <w:tc>
          <w:tcPr>
            <w:tcW w:w="1566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8EBEEF" w14:textId="77777777" w:rsidR="0052390B" w:rsidRPr="002E2D86" w:rsidRDefault="0052390B" w:rsidP="0052390B">
            <w:pPr>
              <w:keepNext/>
              <w:keepLines/>
              <w:spacing w:before="40" w:after="40" w:line="252" w:lineRule="auto"/>
              <w:rPr>
                <w:sz w:val="22"/>
                <w:szCs w:val="22"/>
              </w:rPr>
            </w:pPr>
          </w:p>
        </w:tc>
        <w:tc>
          <w:tcPr>
            <w:tcW w:w="88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8EBEF0" w14:textId="77777777" w:rsidR="0052390B" w:rsidRPr="002E2D86" w:rsidRDefault="0052390B" w:rsidP="0052390B">
            <w:pPr>
              <w:keepNext/>
              <w:keepLines/>
              <w:spacing w:before="40" w:after="40" w:line="252" w:lineRule="auto"/>
              <w:rPr>
                <w:sz w:val="22"/>
                <w:szCs w:val="22"/>
              </w:rPr>
            </w:pPr>
          </w:p>
        </w:tc>
      </w:tr>
      <w:tr w:rsidR="0052390B" w:rsidRPr="002E2D86" w14:paraId="088EBEF5" w14:textId="77777777" w:rsidTr="00A94E20">
        <w:tc>
          <w:tcPr>
            <w:tcW w:w="2546" w:type="pct"/>
            <w:vAlign w:val="center"/>
          </w:tcPr>
          <w:p w14:paraId="088EBEF2" w14:textId="1163DC65" w:rsidR="0052390B" w:rsidRPr="002E2D86" w:rsidRDefault="00D10ABE" w:rsidP="0052390B">
            <w:pPr>
              <w:spacing w:before="40" w:after="40" w:line="252" w:lineRule="auto"/>
              <w:jc w:val="both"/>
              <w:rPr>
                <w:sz w:val="24"/>
                <w:szCs w:val="24"/>
              </w:rPr>
            </w:pPr>
            <w:r w:rsidRPr="00421A62">
              <w:rPr>
                <w:sz w:val="24"/>
                <w:szCs w:val="24"/>
              </w:rPr>
              <w:t>ФИО, должность</w:t>
            </w:r>
          </w:p>
        </w:tc>
        <w:tc>
          <w:tcPr>
            <w:tcW w:w="1566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8EBEF3" w14:textId="3F0AB97A" w:rsidR="0052390B" w:rsidRPr="002E2D86" w:rsidRDefault="0052390B" w:rsidP="0052390B">
            <w:pPr>
              <w:spacing w:before="40" w:after="40"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8EBEF4" w14:textId="07F146EC" w:rsidR="0052390B" w:rsidRPr="002E2D86" w:rsidRDefault="0052390B" w:rsidP="0052390B">
            <w:pPr>
              <w:spacing w:before="40" w:after="40"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088EBEF6" w14:textId="77777777" w:rsidR="000F2BD2" w:rsidRPr="002E2D86" w:rsidRDefault="000F2BD2" w:rsidP="000F2BD2">
      <w:pPr>
        <w:pStyle w:val="a3"/>
        <w:keepNext/>
        <w:tabs>
          <w:tab w:val="left" w:pos="284"/>
        </w:tabs>
        <w:spacing w:line="264" w:lineRule="auto"/>
        <w:ind w:left="567"/>
        <w:jc w:val="both"/>
        <w:outlineLvl w:val="0"/>
        <w:rPr>
          <w:kern w:val="28"/>
          <w:sz w:val="24"/>
          <w:szCs w:val="24"/>
          <w:lang w:val="ru-RU"/>
        </w:rPr>
      </w:pPr>
    </w:p>
    <w:p w14:paraId="088EBEF7" w14:textId="77777777" w:rsidR="005577C3" w:rsidRPr="002E2D86" w:rsidRDefault="005577C3" w:rsidP="005577C3">
      <w:pPr>
        <w:pStyle w:val="a3"/>
        <w:keepNext/>
        <w:tabs>
          <w:tab w:val="left" w:pos="284"/>
        </w:tabs>
        <w:spacing w:line="264" w:lineRule="auto"/>
        <w:ind w:left="567"/>
        <w:jc w:val="both"/>
        <w:outlineLvl w:val="0"/>
        <w:rPr>
          <w:kern w:val="28"/>
          <w:sz w:val="24"/>
          <w:szCs w:val="24"/>
          <w:lang w:val="ru-RU"/>
        </w:rPr>
      </w:pPr>
    </w:p>
    <w:p w14:paraId="088EBEF8" w14:textId="2DAB8681" w:rsidR="005577C3" w:rsidRPr="002E2D86" w:rsidRDefault="005577C3" w:rsidP="007D2BE7">
      <w:pPr>
        <w:pStyle w:val="a3"/>
        <w:keepNext/>
        <w:numPr>
          <w:ilvl w:val="0"/>
          <w:numId w:val="2"/>
        </w:numPr>
        <w:tabs>
          <w:tab w:val="left" w:pos="284"/>
        </w:tabs>
        <w:spacing w:line="264" w:lineRule="auto"/>
        <w:ind w:left="0" w:firstLine="709"/>
        <w:outlineLvl w:val="0"/>
        <w:rPr>
          <w:b/>
          <w:kern w:val="28"/>
          <w:sz w:val="24"/>
          <w:szCs w:val="24"/>
          <w:lang w:val="ru-RU"/>
        </w:rPr>
      </w:pPr>
      <w:r w:rsidRPr="002E2D86">
        <w:rPr>
          <w:b/>
          <w:kern w:val="28"/>
          <w:sz w:val="24"/>
          <w:szCs w:val="24"/>
          <w:lang w:val="ru-RU"/>
        </w:rPr>
        <w:t xml:space="preserve">Порядок взаимодействия </w:t>
      </w:r>
      <w:r w:rsidR="0092559E" w:rsidRPr="002E2D86">
        <w:rPr>
          <w:b/>
          <w:kern w:val="28"/>
          <w:sz w:val="24"/>
          <w:szCs w:val="24"/>
          <w:lang w:val="ru-RU"/>
        </w:rPr>
        <w:t>П</w:t>
      </w:r>
      <w:r w:rsidRPr="002E2D86">
        <w:rPr>
          <w:b/>
          <w:kern w:val="28"/>
          <w:sz w:val="24"/>
          <w:szCs w:val="24"/>
          <w:lang w:val="ru-RU"/>
        </w:rPr>
        <w:t>ользователя Услуг и Исполнителя</w:t>
      </w:r>
    </w:p>
    <w:p w14:paraId="088EBEF9" w14:textId="34ED4034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 xml:space="preserve">Для обращения в </w:t>
      </w:r>
      <w:r w:rsidR="00A6151E">
        <w:rPr>
          <w:kern w:val="28"/>
          <w:sz w:val="24"/>
          <w:szCs w:val="24"/>
          <w:lang w:val="ru-RU"/>
        </w:rPr>
        <w:t>СРЗ</w:t>
      </w:r>
      <w:r w:rsidRPr="002E2D86">
        <w:rPr>
          <w:kern w:val="28"/>
          <w:sz w:val="24"/>
          <w:szCs w:val="24"/>
          <w:lang w:val="ru-RU"/>
        </w:rPr>
        <w:t xml:space="preserve"> Инициатор должен предоставить информацию следующего характера:</w:t>
      </w:r>
    </w:p>
    <w:p w14:paraId="088EBEFA" w14:textId="2A2E71C9" w:rsidR="005577C3" w:rsidRPr="002E2D86" w:rsidRDefault="005577C3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 xml:space="preserve">фамилия, имя, отчество </w:t>
      </w:r>
      <w:r w:rsidR="0092559E" w:rsidRPr="002E2D86">
        <w:rPr>
          <w:sz w:val="24"/>
          <w:szCs w:val="24"/>
          <w:lang w:val="ru-RU" w:eastAsia="de-DE"/>
        </w:rPr>
        <w:t>П</w:t>
      </w:r>
      <w:r w:rsidRPr="002E2D86">
        <w:rPr>
          <w:sz w:val="24"/>
          <w:szCs w:val="24"/>
          <w:lang w:val="ru-RU" w:eastAsia="de-DE"/>
        </w:rPr>
        <w:t>ользователя;</w:t>
      </w:r>
    </w:p>
    <w:p w14:paraId="088EBEFB" w14:textId="77777777" w:rsidR="005577C3" w:rsidRDefault="005577C3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организация, отдел, подразделение Пользователя;</w:t>
      </w:r>
    </w:p>
    <w:p w14:paraId="4FE01AD9" w14:textId="77777777" w:rsidR="00B00770" w:rsidRPr="002E2D86" w:rsidRDefault="00B00770" w:rsidP="00B00770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контактный телефон Инициатора;</w:t>
      </w:r>
    </w:p>
    <w:p w14:paraId="6372C714" w14:textId="77777777" w:rsidR="00B00770" w:rsidRPr="002E2D86" w:rsidRDefault="00B00770" w:rsidP="00B00770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адрес электронной почты Инициатора;</w:t>
      </w:r>
    </w:p>
    <w:p w14:paraId="03EA87CA" w14:textId="77777777" w:rsidR="00B00770" w:rsidRDefault="00B00770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>
        <w:rPr>
          <w:sz w:val="24"/>
          <w:szCs w:val="24"/>
          <w:lang w:val="ru-RU" w:eastAsia="de-DE"/>
        </w:rPr>
        <w:t>тема: краткая формулировка вопроса</w:t>
      </w:r>
    </w:p>
    <w:p w14:paraId="088EBEFC" w14:textId="3D2B708A" w:rsidR="005577C3" w:rsidRPr="002E2D86" w:rsidRDefault="00B00770" w:rsidP="00B00770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B00770">
        <w:rPr>
          <w:sz w:val="24"/>
          <w:szCs w:val="24"/>
          <w:lang w:val="ru-RU" w:eastAsia="de-DE"/>
        </w:rPr>
        <w:t xml:space="preserve">Описание </w:t>
      </w:r>
      <w:r w:rsidR="00727D21" w:rsidRPr="00B00770">
        <w:rPr>
          <w:sz w:val="24"/>
          <w:szCs w:val="24"/>
          <w:lang w:val="ru-RU" w:eastAsia="de-DE"/>
        </w:rPr>
        <w:t>инцидента</w:t>
      </w:r>
      <w:r w:rsidRPr="00B00770">
        <w:rPr>
          <w:sz w:val="24"/>
          <w:szCs w:val="24"/>
          <w:lang w:val="ru-RU" w:eastAsia="de-DE"/>
        </w:rPr>
        <w:t xml:space="preserve"> (дословный текст сообщения об ошибке и файл-изображение проявления </w:t>
      </w:r>
      <w:r w:rsidR="00727D21" w:rsidRPr="00B00770">
        <w:rPr>
          <w:sz w:val="24"/>
          <w:szCs w:val="24"/>
          <w:lang w:val="ru-RU" w:eastAsia="de-DE"/>
        </w:rPr>
        <w:t>инцидента</w:t>
      </w:r>
      <w:r w:rsidRPr="00B00770">
        <w:rPr>
          <w:sz w:val="24"/>
          <w:szCs w:val="24"/>
          <w:lang w:val="ru-RU" w:eastAsia="de-DE"/>
        </w:rPr>
        <w:t>;</w:t>
      </w:r>
      <w:r>
        <w:rPr>
          <w:sz w:val="24"/>
          <w:szCs w:val="24"/>
          <w:lang w:val="ru-RU" w:eastAsia="de-DE"/>
        </w:rPr>
        <w:t xml:space="preserve"> </w:t>
      </w:r>
      <w:r w:rsidRPr="00B00770">
        <w:rPr>
          <w:sz w:val="24"/>
          <w:szCs w:val="24"/>
          <w:lang w:val="ru-RU" w:eastAsia="de-DE"/>
        </w:rPr>
        <w:t>порядок действий пользователя, которы</w:t>
      </w:r>
      <w:r w:rsidR="00727D21">
        <w:rPr>
          <w:sz w:val="24"/>
          <w:szCs w:val="24"/>
          <w:lang w:val="ru-RU" w:eastAsia="de-DE"/>
        </w:rPr>
        <w:t>й</w:t>
      </w:r>
      <w:r w:rsidRPr="00B00770">
        <w:rPr>
          <w:sz w:val="24"/>
          <w:szCs w:val="24"/>
          <w:lang w:val="ru-RU" w:eastAsia="de-DE"/>
        </w:rPr>
        <w:t xml:space="preserve"> привод</w:t>
      </w:r>
      <w:r w:rsidR="00727D21">
        <w:rPr>
          <w:sz w:val="24"/>
          <w:szCs w:val="24"/>
          <w:lang w:val="ru-RU" w:eastAsia="de-DE"/>
        </w:rPr>
        <w:t>и</w:t>
      </w:r>
      <w:r w:rsidRPr="00B00770">
        <w:rPr>
          <w:sz w:val="24"/>
          <w:szCs w:val="24"/>
          <w:lang w:val="ru-RU" w:eastAsia="de-DE"/>
        </w:rPr>
        <w:t xml:space="preserve">т к появлению </w:t>
      </w:r>
      <w:r w:rsidR="00727D21" w:rsidRPr="00B00770">
        <w:rPr>
          <w:sz w:val="24"/>
          <w:szCs w:val="24"/>
          <w:lang w:val="ru-RU" w:eastAsia="de-DE"/>
        </w:rPr>
        <w:t>инцидента</w:t>
      </w:r>
      <w:r>
        <w:rPr>
          <w:sz w:val="24"/>
          <w:szCs w:val="24"/>
          <w:lang w:val="ru-RU" w:eastAsia="de-DE"/>
        </w:rPr>
        <w:t xml:space="preserve"> </w:t>
      </w:r>
    </w:p>
    <w:p w14:paraId="088EBF05" w14:textId="42A021F6" w:rsidR="005577C3" w:rsidRPr="002E2D86" w:rsidRDefault="00A6151E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>
        <w:rPr>
          <w:kern w:val="28"/>
          <w:sz w:val="24"/>
          <w:szCs w:val="24"/>
          <w:lang w:val="ru-RU"/>
        </w:rPr>
        <w:t>СРЗ</w:t>
      </w:r>
      <w:r w:rsidR="005577C3" w:rsidRPr="002E2D86">
        <w:rPr>
          <w:kern w:val="28"/>
          <w:sz w:val="24"/>
          <w:szCs w:val="24"/>
          <w:lang w:val="ru-RU"/>
        </w:rPr>
        <w:t xml:space="preserve"> регистрирует все обращения Пользователей в </w:t>
      </w:r>
      <w:r w:rsidR="000B0F39">
        <w:rPr>
          <w:kern w:val="28"/>
          <w:sz w:val="24"/>
          <w:szCs w:val="24"/>
          <w:lang w:val="ru-RU"/>
        </w:rPr>
        <w:t>системе регистрации обращений пользователей</w:t>
      </w:r>
      <w:r w:rsidR="005577C3" w:rsidRPr="002E2D86">
        <w:rPr>
          <w:kern w:val="28"/>
          <w:sz w:val="24"/>
          <w:szCs w:val="24"/>
          <w:lang w:val="ru-RU"/>
        </w:rPr>
        <w:t xml:space="preserve">, определяет характер обращений, и, в зависимости от него, назначает приоритет исполнения. Приоритет определяет очерёдность обработки и временные параметры исполнения обращения. </w:t>
      </w:r>
      <w:r w:rsidR="007A7F91">
        <w:rPr>
          <w:kern w:val="28"/>
          <w:sz w:val="24"/>
          <w:szCs w:val="24"/>
          <w:lang w:val="ru-RU"/>
        </w:rPr>
        <w:t xml:space="preserve">Исполнитель </w:t>
      </w:r>
      <w:r w:rsidR="007A7F91" w:rsidRPr="002E2D86">
        <w:rPr>
          <w:kern w:val="28"/>
          <w:sz w:val="24"/>
          <w:szCs w:val="24"/>
          <w:lang w:val="ru-RU"/>
        </w:rPr>
        <w:t>определяет</w:t>
      </w:r>
      <w:r w:rsidR="005577C3" w:rsidRPr="002E2D86">
        <w:rPr>
          <w:kern w:val="28"/>
          <w:sz w:val="24"/>
          <w:szCs w:val="24"/>
          <w:lang w:val="ru-RU"/>
        </w:rPr>
        <w:t xml:space="preserve"> приоритет обращения из списка:</w:t>
      </w:r>
    </w:p>
    <w:p w14:paraId="088EBF06" w14:textId="77777777" w:rsidR="005577C3" w:rsidRPr="002E2D86" w:rsidRDefault="001C5125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Стандартный</w:t>
      </w:r>
      <w:r w:rsidR="005577C3" w:rsidRPr="002E2D86">
        <w:rPr>
          <w:sz w:val="24"/>
          <w:szCs w:val="24"/>
          <w:lang w:val="ru-RU" w:eastAsia="de-DE"/>
        </w:rPr>
        <w:t xml:space="preserve"> (по умолчанию) – для всех обращений Пользователей;</w:t>
      </w:r>
    </w:p>
    <w:p w14:paraId="088EBF07" w14:textId="77777777" w:rsidR="005577C3" w:rsidRPr="002E2D86" w:rsidRDefault="001C5125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Высокий</w:t>
      </w:r>
      <w:r w:rsidR="005577C3" w:rsidRPr="002E2D86">
        <w:rPr>
          <w:sz w:val="24"/>
          <w:szCs w:val="24"/>
          <w:lang w:val="ru-RU" w:eastAsia="de-DE"/>
        </w:rPr>
        <w:t xml:space="preserve"> – для обращений группы Пользователей (от 5 и более человек), массовых инцидентов. Приоритет обращения «высокий» может быть повышен или установлен Исполнителем при следующих условиях:</w:t>
      </w:r>
    </w:p>
    <w:p w14:paraId="088EBF08" w14:textId="70B9631E" w:rsidR="005577C3" w:rsidRPr="002E2D86" w:rsidRDefault="005577C3" w:rsidP="001C5125">
      <w:pPr>
        <w:pStyle w:val="a3"/>
        <w:numPr>
          <w:ilvl w:val="3"/>
          <w:numId w:val="2"/>
        </w:numPr>
        <w:tabs>
          <w:tab w:val="left" w:pos="-720"/>
          <w:tab w:val="left" w:pos="426"/>
          <w:tab w:val="left" w:pos="851"/>
          <w:tab w:val="left" w:pos="1418"/>
          <w:tab w:val="left" w:pos="1560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проблема, при которой информационная система работоспособна, но выполнение отдельных бизнес-операций невозможно (при этом возможно выполнение последующих шагов бизнес-процесса, в т</w:t>
      </w:r>
      <w:r w:rsidR="00106BD4">
        <w:rPr>
          <w:sz w:val="24"/>
          <w:szCs w:val="24"/>
          <w:lang w:val="ru-RU" w:eastAsia="de-DE"/>
        </w:rPr>
        <w:t xml:space="preserve">ом </w:t>
      </w:r>
      <w:r w:rsidRPr="002E2D86">
        <w:rPr>
          <w:sz w:val="24"/>
          <w:szCs w:val="24"/>
          <w:lang w:val="ru-RU" w:eastAsia="de-DE"/>
        </w:rPr>
        <w:t>ч</w:t>
      </w:r>
      <w:r w:rsidR="00106BD4">
        <w:rPr>
          <w:sz w:val="24"/>
          <w:szCs w:val="24"/>
          <w:lang w:val="ru-RU" w:eastAsia="de-DE"/>
        </w:rPr>
        <w:t>исле</w:t>
      </w:r>
      <w:r w:rsidR="00106BD4" w:rsidRPr="002E2D86">
        <w:rPr>
          <w:sz w:val="24"/>
          <w:szCs w:val="24"/>
          <w:lang w:val="ru-RU" w:eastAsia="de-DE"/>
        </w:rPr>
        <w:t xml:space="preserve"> </w:t>
      </w:r>
      <w:r w:rsidRPr="002E2D86">
        <w:rPr>
          <w:sz w:val="24"/>
          <w:szCs w:val="24"/>
          <w:lang w:val="ru-RU" w:eastAsia="de-DE"/>
        </w:rPr>
        <w:t>в других бизнес-процессах и бизнес-сценариях);</w:t>
      </w:r>
    </w:p>
    <w:p w14:paraId="088EBF0A" w14:textId="77777777" w:rsidR="005577C3" w:rsidRPr="002E2D86" w:rsidRDefault="005577C3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Критичный – для срочных обращений группы Пользователей (от 5 и более человек). Приоритет обращения «критичный» может быть повышен или установлен Исполнителем при следующих условиях:</w:t>
      </w:r>
    </w:p>
    <w:p w14:paraId="088EBF0B" w14:textId="7A21D09B" w:rsidR="005577C3" w:rsidRPr="002E2D86" w:rsidRDefault="00843638" w:rsidP="001C5125">
      <w:pPr>
        <w:pStyle w:val="a3"/>
        <w:numPr>
          <w:ilvl w:val="3"/>
          <w:numId w:val="2"/>
        </w:numPr>
        <w:tabs>
          <w:tab w:val="left" w:pos="-720"/>
          <w:tab w:val="left" w:pos="0"/>
          <w:tab w:val="left" w:pos="709"/>
          <w:tab w:val="left" w:pos="1560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проблема,</w:t>
      </w:r>
      <w:r w:rsidR="005577C3" w:rsidRPr="002E2D86">
        <w:rPr>
          <w:sz w:val="24"/>
          <w:szCs w:val="24"/>
          <w:lang w:val="ru-RU" w:eastAsia="de-DE"/>
        </w:rPr>
        <w:t xml:space="preserve"> при которой информационная система полностью неработоспособна, невозможно выполнение бизнес-операций или невозможно выполнение последующих шагов бизнес-процесса, в т</w:t>
      </w:r>
      <w:r>
        <w:rPr>
          <w:sz w:val="24"/>
          <w:szCs w:val="24"/>
          <w:lang w:val="ru-RU" w:eastAsia="de-DE"/>
        </w:rPr>
        <w:t xml:space="preserve">ом </w:t>
      </w:r>
      <w:r w:rsidR="005577C3" w:rsidRPr="002E2D86">
        <w:rPr>
          <w:sz w:val="24"/>
          <w:szCs w:val="24"/>
          <w:lang w:val="ru-RU" w:eastAsia="de-DE"/>
        </w:rPr>
        <w:t>ч</w:t>
      </w:r>
      <w:r>
        <w:rPr>
          <w:sz w:val="24"/>
          <w:szCs w:val="24"/>
          <w:lang w:val="ru-RU" w:eastAsia="de-DE"/>
        </w:rPr>
        <w:t>исле</w:t>
      </w:r>
      <w:r w:rsidRPr="002E2D86">
        <w:rPr>
          <w:sz w:val="24"/>
          <w:szCs w:val="24"/>
          <w:lang w:val="ru-RU" w:eastAsia="de-DE"/>
        </w:rPr>
        <w:t xml:space="preserve"> </w:t>
      </w:r>
      <w:r w:rsidR="005577C3" w:rsidRPr="002E2D86">
        <w:rPr>
          <w:sz w:val="24"/>
          <w:szCs w:val="24"/>
          <w:lang w:val="ru-RU" w:eastAsia="de-DE"/>
        </w:rPr>
        <w:t>в других бизн</w:t>
      </w:r>
      <w:r w:rsidR="0092559E" w:rsidRPr="002E2D86">
        <w:rPr>
          <w:sz w:val="24"/>
          <w:szCs w:val="24"/>
          <w:lang w:val="ru-RU" w:eastAsia="de-DE"/>
        </w:rPr>
        <w:t>ес-процессах и бизнес-сценариях;</w:t>
      </w:r>
    </w:p>
    <w:p w14:paraId="088EBF0C" w14:textId="77777777" w:rsidR="005577C3" w:rsidRPr="002E2D86" w:rsidRDefault="005577C3" w:rsidP="001C5125">
      <w:pPr>
        <w:pStyle w:val="a3"/>
        <w:numPr>
          <w:ilvl w:val="3"/>
          <w:numId w:val="2"/>
        </w:numPr>
        <w:tabs>
          <w:tab w:val="left" w:pos="-720"/>
          <w:tab w:val="left" w:pos="0"/>
          <w:tab w:val="left" w:pos="709"/>
          <w:tab w:val="left" w:pos="1560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аварийный сбой в</w:t>
      </w:r>
      <w:r w:rsidR="0092559E" w:rsidRPr="002E2D86">
        <w:rPr>
          <w:sz w:val="24"/>
          <w:szCs w:val="24"/>
          <w:lang w:val="ru-RU" w:eastAsia="de-DE"/>
        </w:rPr>
        <w:t xml:space="preserve"> информационной системе, модуле;</w:t>
      </w:r>
      <w:r w:rsidRPr="002E2D86">
        <w:rPr>
          <w:sz w:val="24"/>
          <w:szCs w:val="24"/>
          <w:lang w:val="ru-RU" w:eastAsia="de-DE"/>
        </w:rPr>
        <w:t xml:space="preserve"> </w:t>
      </w:r>
    </w:p>
    <w:p w14:paraId="088EBF0E" w14:textId="2F3A4C44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 xml:space="preserve">После регистрации обращения Инициатор в автоматическом режиме получает уведомление по электронной почте, с уникальным идентификационным номером, присвоенном данному обращению в </w:t>
      </w:r>
      <w:r w:rsidR="000B0F39">
        <w:rPr>
          <w:kern w:val="28"/>
          <w:sz w:val="24"/>
          <w:szCs w:val="24"/>
          <w:lang w:val="ru-RU"/>
        </w:rPr>
        <w:t>-</w:t>
      </w:r>
      <w:r w:rsidR="000B0F39" w:rsidRPr="000B0F39">
        <w:rPr>
          <w:kern w:val="28"/>
          <w:sz w:val="24"/>
          <w:szCs w:val="24"/>
          <w:lang w:val="ru-RU"/>
        </w:rPr>
        <w:t xml:space="preserve"> </w:t>
      </w:r>
      <w:r w:rsidR="000B0F39">
        <w:rPr>
          <w:kern w:val="28"/>
          <w:sz w:val="24"/>
          <w:szCs w:val="24"/>
          <w:lang w:val="ru-RU"/>
        </w:rPr>
        <w:t>системе регистрации обращений пользователей</w:t>
      </w:r>
    </w:p>
    <w:p w14:paraId="088EBF0F" w14:textId="4F9F8162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 xml:space="preserve">Если обращение Пользователя может быть решено специалистом </w:t>
      </w:r>
      <w:r w:rsidR="00A6151E">
        <w:rPr>
          <w:kern w:val="28"/>
          <w:sz w:val="24"/>
          <w:szCs w:val="24"/>
          <w:lang w:val="ru-RU"/>
        </w:rPr>
        <w:t>Заказчика</w:t>
      </w:r>
      <w:r w:rsidRPr="002E2D86">
        <w:rPr>
          <w:kern w:val="28"/>
          <w:sz w:val="24"/>
          <w:szCs w:val="24"/>
          <w:lang w:val="ru-RU"/>
        </w:rPr>
        <w:t xml:space="preserve">, данные по выполненному обращению фиксируются в </w:t>
      </w:r>
      <w:r w:rsidR="00A6151E">
        <w:rPr>
          <w:kern w:val="28"/>
          <w:sz w:val="24"/>
          <w:szCs w:val="24"/>
          <w:lang w:val="ru-RU"/>
        </w:rPr>
        <w:t>СРЗ</w:t>
      </w:r>
      <w:r w:rsidRPr="002E2D86">
        <w:rPr>
          <w:kern w:val="28"/>
          <w:sz w:val="24"/>
          <w:szCs w:val="24"/>
          <w:lang w:val="ru-RU"/>
        </w:rPr>
        <w:t>, обращение переводится в статус «</w:t>
      </w:r>
      <w:r w:rsidR="003C61BA" w:rsidRPr="002E2D86">
        <w:rPr>
          <w:kern w:val="28"/>
          <w:sz w:val="24"/>
          <w:szCs w:val="24"/>
          <w:lang w:val="ru-RU"/>
        </w:rPr>
        <w:t>в</w:t>
      </w:r>
      <w:r w:rsidRPr="002E2D86">
        <w:rPr>
          <w:kern w:val="28"/>
          <w:sz w:val="24"/>
          <w:szCs w:val="24"/>
          <w:lang w:val="ru-RU"/>
        </w:rPr>
        <w:t>ыполнено». Если об</w:t>
      </w:r>
      <w:r w:rsidR="00A6151E">
        <w:rPr>
          <w:kern w:val="28"/>
          <w:sz w:val="24"/>
          <w:szCs w:val="24"/>
          <w:lang w:val="ru-RU"/>
        </w:rPr>
        <w:t xml:space="preserve">ращение не может быть выполнено специалистами Заказчика, </w:t>
      </w:r>
      <w:r w:rsidRPr="002E2D86">
        <w:rPr>
          <w:kern w:val="28"/>
          <w:sz w:val="24"/>
          <w:szCs w:val="24"/>
          <w:lang w:val="ru-RU"/>
        </w:rPr>
        <w:t>то оно назначается на Исполнителя.</w:t>
      </w:r>
    </w:p>
    <w:p w14:paraId="088EBF10" w14:textId="77777777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>В зависимости от категории и приоритета обращения, специалисты Исполнителя самостоятельно (без участия Пользователя) организуют выполнение обращения в сроки, установленные в п. 5 Приложения № 2 к Договору.</w:t>
      </w:r>
    </w:p>
    <w:p w14:paraId="088EBF11" w14:textId="77777777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>Исполнитель может изменить срок начала исполнения обращения по согласованию с Инициатором или Пользователем.</w:t>
      </w:r>
    </w:p>
    <w:p w14:paraId="088EBF12" w14:textId="178D0805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 xml:space="preserve">Исполнитель информирует Инициатора о факте регистрации обращения, о приостановке </w:t>
      </w:r>
      <w:r w:rsidR="00BF48A0" w:rsidRPr="002E2D86">
        <w:rPr>
          <w:kern w:val="28"/>
          <w:sz w:val="24"/>
          <w:szCs w:val="24"/>
          <w:lang w:val="ru-RU"/>
        </w:rPr>
        <w:t xml:space="preserve">оказания </w:t>
      </w:r>
      <w:r w:rsidR="00843638" w:rsidRPr="002E2D86">
        <w:rPr>
          <w:kern w:val="28"/>
          <w:sz w:val="24"/>
          <w:szCs w:val="24"/>
          <w:lang w:val="ru-RU"/>
        </w:rPr>
        <w:t>услуг по</w:t>
      </w:r>
      <w:r w:rsidRPr="002E2D86">
        <w:rPr>
          <w:kern w:val="28"/>
          <w:sz w:val="24"/>
          <w:szCs w:val="24"/>
          <w:lang w:val="ru-RU"/>
        </w:rPr>
        <w:t xml:space="preserve"> обращению и причине приостановки. По окончании </w:t>
      </w:r>
      <w:r w:rsidR="00BF48A0" w:rsidRPr="002E2D86">
        <w:rPr>
          <w:kern w:val="28"/>
          <w:sz w:val="24"/>
          <w:szCs w:val="24"/>
          <w:lang w:val="ru-RU"/>
        </w:rPr>
        <w:t xml:space="preserve">оказания услуг </w:t>
      </w:r>
      <w:r w:rsidRPr="002E2D86">
        <w:rPr>
          <w:kern w:val="28"/>
          <w:sz w:val="24"/>
          <w:szCs w:val="24"/>
          <w:lang w:val="ru-RU"/>
        </w:rPr>
        <w:t>по обращению, Инициатор получает у</w:t>
      </w:r>
      <w:r w:rsidR="004268D0">
        <w:rPr>
          <w:kern w:val="28"/>
          <w:sz w:val="24"/>
          <w:szCs w:val="24"/>
          <w:lang w:val="ru-RU"/>
        </w:rPr>
        <w:t>ведомление по электронной почте</w:t>
      </w:r>
      <w:r w:rsidRPr="002E2D86">
        <w:rPr>
          <w:kern w:val="28"/>
          <w:sz w:val="24"/>
          <w:szCs w:val="24"/>
          <w:lang w:val="ru-RU"/>
        </w:rPr>
        <w:t>.</w:t>
      </w:r>
    </w:p>
    <w:p w14:paraId="088EBF13" w14:textId="77777777" w:rsidR="005577C3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>В случаях, когда зарегистрированное обращение Пользователя требует от Исполнителя действий, не входящих в компетенцию Исполнителя, Исполнитель отклоняет такое обращение с соответствующими комментариями.</w:t>
      </w:r>
    </w:p>
    <w:p w14:paraId="17A8E8D4" w14:textId="77777777" w:rsidR="00D113CB" w:rsidRPr="00D60806" w:rsidRDefault="00D113CB" w:rsidP="00D60806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Cs w:val="24"/>
          <w:lang w:val="ru-RU"/>
        </w:rPr>
      </w:pPr>
      <w:r w:rsidRPr="00D60806">
        <w:rPr>
          <w:kern w:val="28"/>
          <w:sz w:val="24"/>
          <w:szCs w:val="24"/>
          <w:lang w:val="ru-RU"/>
        </w:rPr>
        <w:t xml:space="preserve">Прекращение работы над запросом производится в случае если: </w:t>
      </w:r>
    </w:p>
    <w:p w14:paraId="45F8BF4B" w14:textId="77777777" w:rsidR="00D113CB" w:rsidRPr="00E30AB6" w:rsidRDefault="00D113CB" w:rsidP="00D113CB">
      <w:pPr>
        <w:pStyle w:val="a5"/>
        <w:widowControl/>
        <w:numPr>
          <w:ilvl w:val="1"/>
          <w:numId w:val="8"/>
        </w:numPr>
        <w:spacing w:before="120" w:after="120"/>
        <w:rPr>
          <w:lang w:val="ru-RU"/>
        </w:rPr>
      </w:pPr>
      <w:r w:rsidRPr="00E30AB6">
        <w:rPr>
          <w:lang w:val="ru-RU"/>
        </w:rPr>
        <w:t>Решение инцидента найдено. Пользователю предоставлены соответствующие инструкции или рекомендации, и он подтвердил, что их применение привело к решению инцидента/запроса.</w:t>
      </w:r>
    </w:p>
    <w:p w14:paraId="72CF7583" w14:textId="77777777" w:rsidR="00D113CB" w:rsidRPr="00E30AB6" w:rsidRDefault="00D113CB" w:rsidP="00D113CB">
      <w:pPr>
        <w:pStyle w:val="a5"/>
        <w:widowControl/>
        <w:numPr>
          <w:ilvl w:val="1"/>
          <w:numId w:val="8"/>
        </w:numPr>
        <w:spacing w:before="120" w:after="120"/>
        <w:rPr>
          <w:lang w:val="ru-RU"/>
        </w:rPr>
      </w:pPr>
      <w:r w:rsidRPr="00E30AB6">
        <w:rPr>
          <w:lang w:val="ru-RU"/>
        </w:rPr>
        <w:t>Решение не найдено и инцидент признан производителем (правообладателем) программного обеспечения как ошибка ПО, и будет исправлен в будущих версиях или обновлениях ПО (при наличии лицензионной технической поддержки).</w:t>
      </w:r>
    </w:p>
    <w:p w14:paraId="1BDC178E" w14:textId="585BC8F1" w:rsidR="00D113CB" w:rsidRPr="00E30AB6" w:rsidRDefault="00D113CB" w:rsidP="00D113CB">
      <w:pPr>
        <w:pStyle w:val="a5"/>
        <w:widowControl/>
        <w:numPr>
          <w:ilvl w:val="1"/>
          <w:numId w:val="8"/>
        </w:numPr>
        <w:spacing w:before="120" w:after="120"/>
        <w:rPr>
          <w:lang w:val="ru-RU"/>
        </w:rPr>
      </w:pPr>
      <w:r w:rsidRPr="00E30AB6">
        <w:rPr>
          <w:lang w:val="ru-RU"/>
        </w:rPr>
        <w:t xml:space="preserve">В течении 10 дней с момента последнего взаимодействия Пользователя и специалиста линии поддержки, Пользователь не предоставил информации необходимой для поиска решения (или сообщение о </w:t>
      </w:r>
      <w:r w:rsidR="00843638" w:rsidRPr="00E30AB6">
        <w:rPr>
          <w:lang w:val="ru-RU"/>
        </w:rPr>
        <w:t>невозможности</w:t>
      </w:r>
      <w:r w:rsidRPr="00E30AB6">
        <w:rPr>
          <w:lang w:val="ru-RU"/>
        </w:rPr>
        <w:t xml:space="preserve"> получения им такой информации), или не сообщил о результатах применения переданных </w:t>
      </w:r>
      <w:r w:rsidR="00843638" w:rsidRPr="00E30AB6">
        <w:rPr>
          <w:lang w:val="ru-RU"/>
        </w:rPr>
        <w:t>ему инструкций</w:t>
      </w:r>
      <w:r w:rsidRPr="00E30AB6">
        <w:rPr>
          <w:lang w:val="ru-RU"/>
        </w:rPr>
        <w:t xml:space="preserve"> или рекомендаций по решению инцидента. В случае, если инцидент возникнет в дальнейшем при использовании ПО, то Инцидент может быть заявлен Пользователем заново в соответствии с установленной процедурой.</w:t>
      </w:r>
    </w:p>
    <w:p w14:paraId="65806AE4" w14:textId="77777777" w:rsidR="00D113CB" w:rsidRPr="00E30AB6" w:rsidRDefault="00D113CB" w:rsidP="00D113CB">
      <w:pPr>
        <w:pStyle w:val="a5"/>
        <w:widowControl/>
        <w:numPr>
          <w:ilvl w:val="0"/>
          <w:numId w:val="9"/>
        </w:numPr>
        <w:spacing w:after="120"/>
        <w:rPr>
          <w:lang w:val="ru-RU"/>
        </w:rPr>
      </w:pPr>
      <w:bookmarkStart w:id="1" w:name="_Toc291764859"/>
      <w:bookmarkStart w:id="2" w:name="_Toc291751873"/>
      <w:bookmarkStart w:id="3" w:name="_Toc291680233"/>
      <w:bookmarkStart w:id="4" w:name="_Toc291615289"/>
      <w:bookmarkStart w:id="5" w:name="_Toc283656394"/>
      <w:r w:rsidRPr="00E30AB6">
        <w:rPr>
          <w:lang w:val="ru-RU"/>
        </w:rPr>
        <w:t>В случае прекращения или приостановки работы над инцидентом специалист линии поддержки уведомляет уполномоченного сотрудника Заказчика по электронной почте о статусе инцидента и причине остановки работы над ним.</w:t>
      </w:r>
      <w:bookmarkEnd w:id="1"/>
      <w:bookmarkEnd w:id="2"/>
      <w:bookmarkEnd w:id="3"/>
      <w:bookmarkEnd w:id="4"/>
      <w:bookmarkEnd w:id="5"/>
      <w:r w:rsidRPr="00E30AB6">
        <w:rPr>
          <w:lang w:val="ru-RU"/>
        </w:rPr>
        <w:t xml:space="preserve"> </w:t>
      </w:r>
    </w:p>
    <w:p w14:paraId="7CD8790D" w14:textId="77777777" w:rsidR="00D113CB" w:rsidRPr="002E2D86" w:rsidRDefault="00D113CB" w:rsidP="00D60806">
      <w:pPr>
        <w:pStyle w:val="a3"/>
        <w:keepNext/>
        <w:tabs>
          <w:tab w:val="left" w:pos="284"/>
        </w:tabs>
        <w:spacing w:line="264" w:lineRule="auto"/>
        <w:ind w:left="709"/>
        <w:jc w:val="both"/>
        <w:outlineLvl w:val="0"/>
        <w:rPr>
          <w:kern w:val="28"/>
          <w:sz w:val="24"/>
          <w:szCs w:val="24"/>
          <w:lang w:val="ru-RU"/>
        </w:rPr>
      </w:pPr>
    </w:p>
    <w:p w14:paraId="088EBF14" w14:textId="77777777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bookmarkStart w:id="6" w:name="_Toc269908634"/>
      <w:bookmarkStart w:id="7" w:name="_Toc269908870"/>
      <w:bookmarkStart w:id="8" w:name="_Toc270066656"/>
      <w:bookmarkStart w:id="9" w:name="_Toc270066777"/>
      <w:bookmarkStart w:id="10" w:name="_Toc270327904"/>
      <w:bookmarkStart w:id="11" w:name="_Toc270496759"/>
      <w:bookmarkStart w:id="12" w:name="_Toc270501362"/>
      <w:r w:rsidRPr="002E2D86">
        <w:rPr>
          <w:kern w:val="28"/>
          <w:sz w:val="24"/>
          <w:szCs w:val="24"/>
          <w:lang w:val="ru-RU"/>
        </w:rPr>
        <w:t xml:space="preserve">При необходимости </w:t>
      </w:r>
      <w:r w:rsidR="000F2BD2" w:rsidRPr="002E2D86">
        <w:rPr>
          <w:kern w:val="28"/>
          <w:sz w:val="24"/>
          <w:szCs w:val="24"/>
          <w:lang w:val="ru-RU"/>
        </w:rPr>
        <w:t>выполнения Исполнителем действий</w:t>
      </w:r>
      <w:r w:rsidRPr="002E2D86">
        <w:rPr>
          <w:kern w:val="28"/>
          <w:sz w:val="24"/>
          <w:szCs w:val="24"/>
          <w:lang w:val="ru-RU"/>
        </w:rPr>
        <w:t xml:space="preserve">, затрагивающих качество предоставления Услуг или нарушающих предоставление Услуг по Договору, Исполнитель осуществляет оповещение Пользователей, а в случае необходимости проводит предварительное согласование с ответственными лицами Заказчика по Договору в срок, не позднее, </w:t>
      </w:r>
      <w:bookmarkEnd w:id="6"/>
      <w:bookmarkEnd w:id="7"/>
      <w:bookmarkEnd w:id="8"/>
      <w:bookmarkEnd w:id="9"/>
      <w:bookmarkEnd w:id="10"/>
      <w:bookmarkEnd w:id="11"/>
      <w:bookmarkEnd w:id="12"/>
      <w:r w:rsidRPr="002E2D86">
        <w:rPr>
          <w:kern w:val="28"/>
          <w:sz w:val="24"/>
          <w:szCs w:val="24"/>
          <w:lang w:val="ru-RU"/>
        </w:rPr>
        <w:t>чем за 1 (</w:t>
      </w:r>
      <w:r w:rsidR="00097703" w:rsidRPr="002E2D86">
        <w:rPr>
          <w:kern w:val="28"/>
          <w:sz w:val="24"/>
          <w:szCs w:val="24"/>
          <w:lang w:val="ru-RU"/>
        </w:rPr>
        <w:t>о</w:t>
      </w:r>
      <w:r w:rsidRPr="002E2D86">
        <w:rPr>
          <w:kern w:val="28"/>
          <w:sz w:val="24"/>
          <w:szCs w:val="24"/>
          <w:lang w:val="ru-RU"/>
        </w:rPr>
        <w:t xml:space="preserve">дин) рабочий день до начала </w:t>
      </w:r>
      <w:r w:rsidR="00B67FE8" w:rsidRPr="002E2D86">
        <w:rPr>
          <w:kern w:val="28"/>
          <w:sz w:val="24"/>
          <w:szCs w:val="24"/>
          <w:lang w:val="ru-RU"/>
        </w:rPr>
        <w:t>таких действий</w:t>
      </w:r>
      <w:r w:rsidR="00BF48A0" w:rsidRPr="002E2D86">
        <w:rPr>
          <w:kern w:val="28"/>
          <w:sz w:val="24"/>
          <w:szCs w:val="24"/>
          <w:lang w:val="ru-RU"/>
        </w:rPr>
        <w:t>.</w:t>
      </w:r>
    </w:p>
    <w:p w14:paraId="088EBF15" w14:textId="77777777" w:rsidR="005577C3" w:rsidRPr="002E2D86" w:rsidRDefault="005577C3" w:rsidP="005577C3">
      <w:pPr>
        <w:pStyle w:val="a3"/>
        <w:keepNext/>
        <w:tabs>
          <w:tab w:val="left" w:pos="284"/>
        </w:tabs>
        <w:spacing w:line="264" w:lineRule="auto"/>
        <w:ind w:left="567"/>
        <w:jc w:val="both"/>
        <w:outlineLvl w:val="0"/>
        <w:rPr>
          <w:kern w:val="28"/>
          <w:sz w:val="24"/>
          <w:szCs w:val="24"/>
          <w:lang w:val="ru-RU"/>
        </w:rPr>
      </w:pPr>
    </w:p>
    <w:p w14:paraId="088EBF16" w14:textId="4193C47B" w:rsidR="005577C3" w:rsidRPr="004268D0" w:rsidRDefault="005577C3" w:rsidP="007D2BE7">
      <w:pPr>
        <w:pStyle w:val="a3"/>
        <w:keepNext/>
        <w:numPr>
          <w:ilvl w:val="0"/>
          <w:numId w:val="2"/>
        </w:numPr>
        <w:tabs>
          <w:tab w:val="left" w:pos="284"/>
        </w:tabs>
        <w:spacing w:line="264" w:lineRule="auto"/>
        <w:ind w:left="0" w:firstLine="709"/>
        <w:outlineLvl w:val="0"/>
        <w:rPr>
          <w:b/>
          <w:kern w:val="28"/>
          <w:sz w:val="24"/>
          <w:szCs w:val="24"/>
          <w:lang w:val="ru-RU"/>
        </w:rPr>
      </w:pPr>
      <w:r w:rsidRPr="004268D0">
        <w:rPr>
          <w:b/>
          <w:kern w:val="28"/>
          <w:sz w:val="24"/>
          <w:szCs w:val="24"/>
          <w:lang w:val="ru-RU"/>
        </w:rPr>
        <w:t xml:space="preserve">Порядок взаимодействия Сторон по </w:t>
      </w:r>
      <w:r w:rsidR="00861110" w:rsidRPr="004268D0">
        <w:rPr>
          <w:b/>
          <w:kern w:val="28"/>
          <w:sz w:val="24"/>
          <w:szCs w:val="24"/>
          <w:lang w:val="ru-RU"/>
        </w:rPr>
        <w:t>заявкам</w:t>
      </w:r>
      <w:r w:rsidRPr="004268D0">
        <w:rPr>
          <w:b/>
          <w:kern w:val="28"/>
          <w:sz w:val="24"/>
          <w:szCs w:val="24"/>
          <w:lang w:val="ru-RU"/>
        </w:rPr>
        <w:t xml:space="preserve"> Заказчика на </w:t>
      </w:r>
      <w:r w:rsidR="00843638" w:rsidRPr="004268D0">
        <w:rPr>
          <w:b/>
          <w:kern w:val="28"/>
          <w:sz w:val="24"/>
          <w:szCs w:val="24"/>
          <w:lang w:val="ru-RU"/>
        </w:rPr>
        <w:t>выполнение услуг</w:t>
      </w:r>
      <w:r w:rsidR="00B00770" w:rsidRPr="004268D0">
        <w:rPr>
          <w:b/>
          <w:kern w:val="28"/>
          <w:sz w:val="24"/>
          <w:szCs w:val="24"/>
          <w:lang w:val="ru-RU"/>
        </w:rPr>
        <w:t xml:space="preserve"> </w:t>
      </w:r>
      <w:r w:rsidR="0075731D" w:rsidRPr="004268D0">
        <w:rPr>
          <w:b/>
          <w:kern w:val="28"/>
          <w:sz w:val="24"/>
          <w:szCs w:val="24"/>
          <w:lang w:val="ru-RU"/>
        </w:rPr>
        <w:t>по настройке дополнительного функционала ИСПКО</w:t>
      </w:r>
    </w:p>
    <w:p w14:paraId="088EBF1B" w14:textId="01C961D7" w:rsidR="005577C3" w:rsidRPr="002E2D86" w:rsidRDefault="005577C3" w:rsidP="00D737FE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 xml:space="preserve">Порядок подачи обращения на выполнение </w:t>
      </w:r>
      <w:r w:rsidR="00421A62">
        <w:rPr>
          <w:kern w:val="28"/>
          <w:sz w:val="24"/>
          <w:szCs w:val="24"/>
          <w:lang w:val="ru-RU"/>
        </w:rPr>
        <w:t xml:space="preserve">услуг </w:t>
      </w:r>
      <w:r w:rsidR="0075731D">
        <w:rPr>
          <w:kern w:val="28"/>
          <w:sz w:val="24"/>
          <w:szCs w:val="24"/>
          <w:lang w:val="ru-RU"/>
        </w:rPr>
        <w:t>по настройке дополнительного функционала</w:t>
      </w:r>
      <w:r w:rsidR="004268D0">
        <w:rPr>
          <w:kern w:val="28"/>
          <w:sz w:val="24"/>
          <w:szCs w:val="24"/>
          <w:lang w:val="ru-RU"/>
        </w:rPr>
        <w:t xml:space="preserve"> ИСПКО</w:t>
      </w:r>
      <w:r w:rsidRPr="002E2D86">
        <w:rPr>
          <w:kern w:val="28"/>
          <w:sz w:val="24"/>
          <w:szCs w:val="24"/>
          <w:lang w:val="ru-RU"/>
        </w:rPr>
        <w:t>:</w:t>
      </w:r>
    </w:p>
    <w:p w14:paraId="088EBF1C" w14:textId="73BFF650" w:rsidR="005577C3" w:rsidRPr="002E2D86" w:rsidRDefault="005577C3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 xml:space="preserve">Заявка на выполнение </w:t>
      </w:r>
      <w:r w:rsidR="00421A62">
        <w:rPr>
          <w:sz w:val="24"/>
          <w:szCs w:val="24"/>
          <w:lang w:val="ru-RU" w:eastAsia="de-DE"/>
        </w:rPr>
        <w:t xml:space="preserve">данных </w:t>
      </w:r>
      <w:r w:rsidR="00843638">
        <w:rPr>
          <w:sz w:val="24"/>
          <w:szCs w:val="24"/>
          <w:lang w:val="ru-RU" w:eastAsia="de-DE"/>
        </w:rPr>
        <w:t>услуг</w:t>
      </w:r>
      <w:r w:rsidR="00843638" w:rsidRPr="002E2D86">
        <w:rPr>
          <w:sz w:val="24"/>
          <w:szCs w:val="24"/>
          <w:lang w:val="ru-RU" w:eastAsia="de-DE"/>
        </w:rPr>
        <w:t> заполняется</w:t>
      </w:r>
      <w:r w:rsidRPr="002E2D86">
        <w:rPr>
          <w:sz w:val="24"/>
          <w:szCs w:val="24"/>
          <w:lang w:val="ru-RU" w:eastAsia="de-DE"/>
        </w:rPr>
        <w:t xml:space="preserve"> </w:t>
      </w:r>
      <w:r w:rsidR="000C647C" w:rsidRPr="002E2D86">
        <w:rPr>
          <w:sz w:val="24"/>
          <w:szCs w:val="24"/>
          <w:lang w:val="ru-RU" w:eastAsia="de-DE"/>
        </w:rPr>
        <w:t>И</w:t>
      </w:r>
      <w:r w:rsidR="00544FDF" w:rsidRPr="002E2D86">
        <w:rPr>
          <w:sz w:val="24"/>
          <w:szCs w:val="24"/>
          <w:lang w:val="ru-RU" w:eastAsia="de-DE"/>
        </w:rPr>
        <w:t xml:space="preserve">нициатором заявки </w:t>
      </w:r>
      <w:r w:rsidRPr="002E2D86">
        <w:rPr>
          <w:sz w:val="24"/>
          <w:szCs w:val="24"/>
          <w:lang w:val="ru-RU" w:eastAsia="de-DE"/>
        </w:rPr>
        <w:t xml:space="preserve">в соответствии с шаблоном (Приложение № 1 к настоящему Приложению) и согласовывается с </w:t>
      </w:r>
      <w:r w:rsidR="000C647C" w:rsidRPr="002E2D86">
        <w:rPr>
          <w:sz w:val="24"/>
          <w:szCs w:val="24"/>
          <w:lang w:val="ru-RU" w:eastAsia="de-DE"/>
        </w:rPr>
        <w:t>р</w:t>
      </w:r>
      <w:r w:rsidRPr="002E2D86">
        <w:rPr>
          <w:sz w:val="24"/>
          <w:szCs w:val="24"/>
          <w:lang w:val="ru-RU" w:eastAsia="de-DE"/>
        </w:rPr>
        <w:t xml:space="preserve">уководителем </w:t>
      </w:r>
      <w:r w:rsidR="00544FDF" w:rsidRPr="002E2D86">
        <w:rPr>
          <w:sz w:val="24"/>
          <w:szCs w:val="24"/>
          <w:lang w:val="ru-RU" w:eastAsia="de-DE"/>
        </w:rPr>
        <w:t xml:space="preserve">организации </w:t>
      </w:r>
      <w:r w:rsidRPr="002E2D86">
        <w:rPr>
          <w:sz w:val="24"/>
          <w:szCs w:val="24"/>
          <w:lang w:val="ru-RU" w:eastAsia="de-DE"/>
        </w:rPr>
        <w:t>Заказчика</w:t>
      </w:r>
      <w:r w:rsidR="000A460E" w:rsidRPr="002E2D86">
        <w:rPr>
          <w:sz w:val="24"/>
          <w:szCs w:val="24"/>
          <w:lang w:val="ru-RU" w:eastAsia="de-DE"/>
        </w:rPr>
        <w:t>.</w:t>
      </w:r>
    </w:p>
    <w:p w14:paraId="088EBF1E" w14:textId="17231755" w:rsidR="005577C3" w:rsidRPr="004268D0" w:rsidRDefault="005577C3" w:rsidP="003C61BA">
      <w:pPr>
        <w:pStyle w:val="a3"/>
        <w:numPr>
          <w:ilvl w:val="3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B23148">
        <w:rPr>
          <w:sz w:val="24"/>
          <w:szCs w:val="24"/>
          <w:lang w:val="ru-RU" w:eastAsia="de-DE"/>
        </w:rPr>
        <w:t xml:space="preserve">Инициатором заявки на выполнение </w:t>
      </w:r>
      <w:r w:rsidR="00421A62" w:rsidRPr="00B23148">
        <w:rPr>
          <w:sz w:val="24"/>
          <w:szCs w:val="24"/>
          <w:lang w:val="ru-RU" w:eastAsia="de-DE"/>
        </w:rPr>
        <w:t xml:space="preserve">услуг по расширению </w:t>
      </w:r>
      <w:r w:rsidR="00055757" w:rsidRPr="00B23148">
        <w:rPr>
          <w:sz w:val="24"/>
          <w:szCs w:val="24"/>
          <w:lang w:val="ru-RU" w:eastAsia="de-DE"/>
        </w:rPr>
        <w:t>функционала</w:t>
      </w:r>
      <w:r w:rsidRPr="00B23148">
        <w:rPr>
          <w:sz w:val="24"/>
          <w:szCs w:val="24"/>
          <w:lang w:val="ru-RU" w:eastAsia="de-DE"/>
        </w:rPr>
        <w:t>, которая н</w:t>
      </w:r>
      <w:r w:rsidR="004268D0" w:rsidRPr="00B23148">
        <w:rPr>
          <w:sz w:val="24"/>
          <w:szCs w:val="24"/>
          <w:lang w:val="ru-RU" w:eastAsia="de-DE"/>
        </w:rPr>
        <w:t>аправляется</w:t>
      </w:r>
      <w:r w:rsidR="004268D0" w:rsidRPr="004268D0">
        <w:rPr>
          <w:sz w:val="24"/>
          <w:szCs w:val="24"/>
          <w:lang w:val="ru-RU" w:eastAsia="de-DE"/>
        </w:rPr>
        <w:t xml:space="preserve"> в адрес Исполнителя</w:t>
      </w:r>
      <w:r w:rsidR="004268D0">
        <w:rPr>
          <w:sz w:val="24"/>
          <w:szCs w:val="24"/>
          <w:lang w:val="ru-RU" w:eastAsia="de-DE"/>
        </w:rPr>
        <w:t xml:space="preserve"> </w:t>
      </w:r>
      <w:r w:rsidR="00421A62" w:rsidRPr="004268D0">
        <w:rPr>
          <w:sz w:val="24"/>
          <w:szCs w:val="24"/>
          <w:lang w:val="ru-RU" w:eastAsia="de-DE"/>
        </w:rPr>
        <w:t>ответственный представитель Заказчика, указанный в разделе 2.1</w:t>
      </w:r>
      <w:proofErr w:type="gramStart"/>
      <w:r w:rsidR="00421A62" w:rsidRPr="004268D0">
        <w:rPr>
          <w:sz w:val="24"/>
          <w:szCs w:val="24"/>
          <w:lang w:val="ru-RU" w:eastAsia="de-DE"/>
        </w:rPr>
        <w:t xml:space="preserve">. </w:t>
      </w:r>
      <w:r w:rsidRPr="004268D0">
        <w:rPr>
          <w:sz w:val="24"/>
          <w:szCs w:val="24"/>
          <w:lang w:val="ru-RU" w:eastAsia="de-DE"/>
        </w:rPr>
        <w:t>;</w:t>
      </w:r>
      <w:proofErr w:type="gramEnd"/>
    </w:p>
    <w:p w14:paraId="088EBF21" w14:textId="407E4DB8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 xml:space="preserve">Заявка на выполнение </w:t>
      </w:r>
      <w:r w:rsidR="00421A62">
        <w:rPr>
          <w:kern w:val="28"/>
          <w:sz w:val="24"/>
          <w:szCs w:val="24"/>
          <w:lang w:val="ru-RU"/>
        </w:rPr>
        <w:t>работ по расширению функционала ИСПКО</w:t>
      </w:r>
      <w:r w:rsidR="000F2BD2" w:rsidRPr="002E2D86">
        <w:rPr>
          <w:kern w:val="28"/>
          <w:sz w:val="24"/>
          <w:szCs w:val="24"/>
          <w:lang w:val="ru-RU"/>
        </w:rPr>
        <w:t xml:space="preserve"> </w:t>
      </w:r>
      <w:r w:rsidRPr="002E2D86">
        <w:rPr>
          <w:kern w:val="28"/>
          <w:sz w:val="24"/>
          <w:szCs w:val="24"/>
          <w:lang w:val="ru-RU"/>
        </w:rPr>
        <w:t xml:space="preserve">направляется в </w:t>
      </w:r>
      <w:r w:rsidR="004268D0">
        <w:rPr>
          <w:kern w:val="28"/>
          <w:sz w:val="24"/>
          <w:szCs w:val="24"/>
          <w:lang w:val="ru-RU"/>
        </w:rPr>
        <w:t>ответственному со стороны Исполнителя</w:t>
      </w:r>
      <w:r w:rsidRPr="002E2D86">
        <w:rPr>
          <w:kern w:val="28"/>
          <w:sz w:val="24"/>
          <w:szCs w:val="24"/>
          <w:lang w:val="ru-RU"/>
        </w:rPr>
        <w:t xml:space="preserve"> соответствии с п.1.2 настоящего Приложения не позднее, чем за 3 (</w:t>
      </w:r>
      <w:r w:rsidR="00A02362" w:rsidRPr="002E2D86">
        <w:rPr>
          <w:kern w:val="28"/>
          <w:sz w:val="24"/>
          <w:szCs w:val="24"/>
          <w:lang w:val="ru-RU"/>
        </w:rPr>
        <w:t>т</w:t>
      </w:r>
      <w:r w:rsidRPr="002E2D86">
        <w:rPr>
          <w:kern w:val="28"/>
          <w:sz w:val="24"/>
          <w:szCs w:val="24"/>
          <w:lang w:val="ru-RU"/>
        </w:rPr>
        <w:t xml:space="preserve">ри) рабочих дня до даты </w:t>
      </w:r>
      <w:r w:rsidR="00A02362" w:rsidRPr="002E2D86">
        <w:rPr>
          <w:kern w:val="28"/>
          <w:sz w:val="24"/>
          <w:szCs w:val="24"/>
          <w:lang w:val="ru-RU"/>
        </w:rPr>
        <w:t>оказания</w:t>
      </w:r>
      <w:r w:rsidR="004268D0">
        <w:rPr>
          <w:kern w:val="28"/>
          <w:sz w:val="24"/>
          <w:szCs w:val="24"/>
          <w:lang w:val="ru-RU"/>
        </w:rPr>
        <w:t xml:space="preserve"> услуги по </w:t>
      </w:r>
      <w:proofErr w:type="spellStart"/>
      <w:r w:rsidR="004268D0">
        <w:rPr>
          <w:kern w:val="28"/>
          <w:sz w:val="24"/>
          <w:szCs w:val="24"/>
          <w:lang w:val="ru-RU"/>
        </w:rPr>
        <w:t>настроук</w:t>
      </w:r>
      <w:proofErr w:type="spellEnd"/>
      <w:r w:rsidR="004268D0">
        <w:rPr>
          <w:kern w:val="28"/>
          <w:sz w:val="24"/>
          <w:szCs w:val="24"/>
          <w:lang w:val="ru-RU"/>
        </w:rPr>
        <w:t xml:space="preserve"> дополнительного функционала ИС ПКО</w:t>
      </w:r>
      <w:r w:rsidR="00843638">
        <w:rPr>
          <w:kern w:val="28"/>
          <w:sz w:val="24"/>
          <w:szCs w:val="24"/>
          <w:lang w:val="ru-RU"/>
        </w:rPr>
        <w:t xml:space="preserve">. </w:t>
      </w:r>
      <w:r w:rsidRPr="002E2D86">
        <w:rPr>
          <w:kern w:val="28"/>
          <w:sz w:val="24"/>
          <w:szCs w:val="24"/>
          <w:lang w:val="ru-RU"/>
        </w:rPr>
        <w:t xml:space="preserve">Обеспечение прохода и доступности помещений Заказчика на время </w:t>
      </w:r>
      <w:r w:rsidR="00A02362" w:rsidRPr="002E2D86">
        <w:rPr>
          <w:kern w:val="28"/>
          <w:sz w:val="24"/>
          <w:szCs w:val="24"/>
          <w:lang w:val="ru-RU"/>
        </w:rPr>
        <w:t>оказания</w:t>
      </w:r>
      <w:r w:rsidRPr="002E2D86">
        <w:rPr>
          <w:kern w:val="28"/>
          <w:sz w:val="24"/>
          <w:szCs w:val="24"/>
          <w:lang w:val="ru-RU"/>
        </w:rPr>
        <w:t xml:space="preserve"> </w:t>
      </w:r>
      <w:r w:rsidR="00421A62">
        <w:rPr>
          <w:kern w:val="28"/>
          <w:sz w:val="24"/>
          <w:szCs w:val="24"/>
          <w:lang w:val="ru-RU"/>
        </w:rPr>
        <w:t xml:space="preserve">услуг </w:t>
      </w:r>
      <w:r w:rsidR="0075731D">
        <w:rPr>
          <w:kern w:val="28"/>
          <w:sz w:val="24"/>
          <w:szCs w:val="24"/>
          <w:lang w:val="ru-RU"/>
        </w:rPr>
        <w:t xml:space="preserve">по настройке дополнительного функционала </w:t>
      </w:r>
      <w:r w:rsidRPr="002E2D86">
        <w:rPr>
          <w:kern w:val="28"/>
          <w:sz w:val="24"/>
          <w:szCs w:val="24"/>
          <w:lang w:val="ru-RU"/>
        </w:rPr>
        <w:t>в нерабочее время является ответственностью Инициатора заявки. Доступ в помещения должен быть обеспечен не менее чем за 1 (</w:t>
      </w:r>
      <w:r w:rsidR="00A02362" w:rsidRPr="002E2D86">
        <w:rPr>
          <w:kern w:val="28"/>
          <w:sz w:val="24"/>
          <w:szCs w:val="24"/>
          <w:lang w:val="ru-RU"/>
        </w:rPr>
        <w:t>о</w:t>
      </w:r>
      <w:r w:rsidRPr="002E2D86">
        <w:rPr>
          <w:kern w:val="28"/>
          <w:sz w:val="24"/>
          <w:szCs w:val="24"/>
          <w:lang w:val="ru-RU"/>
        </w:rPr>
        <w:t xml:space="preserve">дин) час до начала </w:t>
      </w:r>
      <w:r w:rsidR="00A02362" w:rsidRPr="002E2D86">
        <w:rPr>
          <w:kern w:val="28"/>
          <w:sz w:val="24"/>
          <w:szCs w:val="24"/>
          <w:lang w:val="ru-RU"/>
        </w:rPr>
        <w:t xml:space="preserve">оказания </w:t>
      </w:r>
      <w:r w:rsidR="00421A62">
        <w:rPr>
          <w:kern w:val="28"/>
          <w:sz w:val="24"/>
          <w:szCs w:val="24"/>
          <w:lang w:val="ru-RU"/>
        </w:rPr>
        <w:t xml:space="preserve">услуг </w:t>
      </w:r>
      <w:r w:rsidR="0075731D">
        <w:rPr>
          <w:kern w:val="28"/>
          <w:sz w:val="24"/>
          <w:szCs w:val="24"/>
          <w:lang w:val="ru-RU"/>
        </w:rPr>
        <w:t xml:space="preserve">по настройке дополнительного функционала </w:t>
      </w:r>
      <w:r w:rsidR="00421A62">
        <w:rPr>
          <w:kern w:val="28"/>
          <w:sz w:val="24"/>
          <w:szCs w:val="24"/>
          <w:lang w:val="ru-RU"/>
        </w:rPr>
        <w:t>ИСПКО</w:t>
      </w:r>
      <w:r w:rsidRPr="002E2D86">
        <w:rPr>
          <w:kern w:val="28"/>
          <w:sz w:val="24"/>
          <w:szCs w:val="24"/>
          <w:lang w:val="ru-RU"/>
        </w:rPr>
        <w:t>.</w:t>
      </w:r>
    </w:p>
    <w:p w14:paraId="088EBF22" w14:textId="77777777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>При необходимости, обеспечение доступности продуктивных информационных систем Заказчика в нерабочее время является ответственностью Инициатора заявки. Доступ в продуктивные информационные системы должен быть обеспечен не менее чем за 1 (</w:t>
      </w:r>
      <w:r w:rsidR="00A02362" w:rsidRPr="002E2D86">
        <w:rPr>
          <w:kern w:val="28"/>
          <w:sz w:val="24"/>
          <w:szCs w:val="24"/>
          <w:lang w:val="ru-RU"/>
        </w:rPr>
        <w:t>о</w:t>
      </w:r>
      <w:r w:rsidRPr="002E2D86">
        <w:rPr>
          <w:kern w:val="28"/>
          <w:sz w:val="24"/>
          <w:szCs w:val="24"/>
          <w:lang w:val="ru-RU"/>
        </w:rPr>
        <w:t xml:space="preserve">дин) час до начала </w:t>
      </w:r>
      <w:r w:rsidR="0080201D" w:rsidRPr="002E2D86">
        <w:rPr>
          <w:kern w:val="28"/>
          <w:sz w:val="24"/>
          <w:szCs w:val="24"/>
          <w:lang w:val="ru-RU"/>
        </w:rPr>
        <w:t>оказания Услуг</w:t>
      </w:r>
      <w:r w:rsidRPr="002E2D86">
        <w:rPr>
          <w:kern w:val="28"/>
          <w:sz w:val="24"/>
          <w:szCs w:val="24"/>
          <w:lang w:val="ru-RU"/>
        </w:rPr>
        <w:t>.</w:t>
      </w:r>
    </w:p>
    <w:p w14:paraId="088EBF23" w14:textId="4E1043C3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 xml:space="preserve">В случае отмены заявки на </w:t>
      </w:r>
      <w:r w:rsidR="00055757" w:rsidRPr="002E2D86">
        <w:rPr>
          <w:kern w:val="28"/>
          <w:sz w:val="24"/>
          <w:szCs w:val="24"/>
          <w:lang w:val="ru-RU"/>
        </w:rPr>
        <w:t>оказание</w:t>
      </w:r>
      <w:r w:rsidR="00055757">
        <w:rPr>
          <w:kern w:val="28"/>
          <w:sz w:val="24"/>
          <w:szCs w:val="24"/>
          <w:lang w:val="ru-RU"/>
        </w:rPr>
        <w:t xml:space="preserve"> услуг</w:t>
      </w:r>
      <w:r w:rsidR="00421A62">
        <w:rPr>
          <w:kern w:val="28"/>
          <w:sz w:val="24"/>
          <w:szCs w:val="24"/>
          <w:lang w:val="ru-RU"/>
        </w:rPr>
        <w:t xml:space="preserve"> </w:t>
      </w:r>
      <w:r w:rsidR="0075731D">
        <w:rPr>
          <w:kern w:val="28"/>
          <w:sz w:val="24"/>
          <w:szCs w:val="24"/>
          <w:lang w:val="ru-RU"/>
        </w:rPr>
        <w:t xml:space="preserve">по настройке дополнительного функционала </w:t>
      </w:r>
      <w:r w:rsidRPr="002E2D86">
        <w:rPr>
          <w:kern w:val="28"/>
          <w:sz w:val="24"/>
          <w:szCs w:val="24"/>
          <w:lang w:val="ru-RU"/>
        </w:rPr>
        <w:t>Заказчик должен проинформировать Исполнителя о такой отмене не позднее, чем за 1 (</w:t>
      </w:r>
      <w:r w:rsidR="0080201D" w:rsidRPr="002E2D86">
        <w:rPr>
          <w:kern w:val="28"/>
          <w:sz w:val="24"/>
          <w:szCs w:val="24"/>
          <w:lang w:val="ru-RU"/>
        </w:rPr>
        <w:t>о</w:t>
      </w:r>
      <w:r w:rsidRPr="002E2D86">
        <w:rPr>
          <w:kern w:val="28"/>
          <w:sz w:val="24"/>
          <w:szCs w:val="24"/>
          <w:lang w:val="ru-RU"/>
        </w:rPr>
        <w:t xml:space="preserve">дин) рабочий день до начала запланированных </w:t>
      </w:r>
      <w:r w:rsidR="000F2BD2" w:rsidRPr="002E2D86">
        <w:rPr>
          <w:kern w:val="28"/>
          <w:sz w:val="24"/>
          <w:szCs w:val="24"/>
          <w:lang w:val="ru-RU"/>
        </w:rPr>
        <w:t>У</w:t>
      </w:r>
      <w:r w:rsidR="00BF48A0" w:rsidRPr="002E2D86">
        <w:rPr>
          <w:kern w:val="28"/>
          <w:sz w:val="24"/>
          <w:szCs w:val="24"/>
          <w:lang w:val="ru-RU"/>
        </w:rPr>
        <w:t>слуг</w:t>
      </w:r>
      <w:r w:rsidRPr="002E2D86">
        <w:rPr>
          <w:kern w:val="28"/>
          <w:sz w:val="24"/>
          <w:szCs w:val="24"/>
          <w:lang w:val="ru-RU"/>
        </w:rPr>
        <w:t>.</w:t>
      </w:r>
    </w:p>
    <w:p w14:paraId="088EBF24" w14:textId="4AA3019F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bookmarkStart w:id="13" w:name="_Toc286062801"/>
      <w:r w:rsidRPr="002E2D86">
        <w:rPr>
          <w:kern w:val="28"/>
          <w:sz w:val="24"/>
          <w:szCs w:val="24"/>
          <w:lang w:val="ru-RU"/>
        </w:rPr>
        <w:t>Порядок согласования обращения</w:t>
      </w:r>
      <w:bookmarkEnd w:id="13"/>
      <w:r w:rsidRPr="002E2D86">
        <w:rPr>
          <w:kern w:val="28"/>
          <w:sz w:val="24"/>
          <w:szCs w:val="24"/>
          <w:lang w:val="ru-RU"/>
        </w:rPr>
        <w:t xml:space="preserve"> на </w:t>
      </w:r>
      <w:r w:rsidR="0080201D" w:rsidRPr="002E2D86">
        <w:rPr>
          <w:kern w:val="28"/>
          <w:sz w:val="24"/>
          <w:szCs w:val="24"/>
          <w:lang w:val="ru-RU"/>
        </w:rPr>
        <w:t>оказание</w:t>
      </w:r>
      <w:r w:rsidR="004268D0">
        <w:rPr>
          <w:kern w:val="28"/>
          <w:sz w:val="24"/>
          <w:szCs w:val="24"/>
          <w:lang w:val="ru-RU"/>
        </w:rPr>
        <w:t xml:space="preserve"> услуг по настройке дополнительного функционала ИСПКО</w:t>
      </w:r>
      <w:r w:rsidRPr="002E2D86">
        <w:rPr>
          <w:kern w:val="28"/>
          <w:sz w:val="24"/>
          <w:szCs w:val="24"/>
          <w:lang w:val="ru-RU"/>
        </w:rPr>
        <w:t>:</w:t>
      </w:r>
    </w:p>
    <w:p w14:paraId="076296D1" w14:textId="27864E0A" w:rsidR="00421A62" w:rsidRDefault="005577C3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 xml:space="preserve">После регистрации заявки Заказчика в </w:t>
      </w:r>
      <w:r w:rsidR="00A6151E">
        <w:rPr>
          <w:sz w:val="24"/>
          <w:szCs w:val="24"/>
          <w:lang w:val="ru-RU" w:eastAsia="de-DE"/>
        </w:rPr>
        <w:t>СРЗ</w:t>
      </w:r>
      <w:r w:rsidRPr="002E2D86">
        <w:rPr>
          <w:sz w:val="24"/>
          <w:szCs w:val="24"/>
          <w:lang w:val="ru-RU" w:eastAsia="de-DE"/>
        </w:rPr>
        <w:t xml:space="preserve"> поступившее обращение направляется на согласование Исполнителю. </w:t>
      </w:r>
      <w:r w:rsidR="00421A62">
        <w:rPr>
          <w:sz w:val="24"/>
          <w:szCs w:val="24"/>
          <w:lang w:val="ru-RU" w:eastAsia="de-DE"/>
        </w:rPr>
        <w:t xml:space="preserve">Специалист Исполнителя предоставляет оценку трудозатрат и сроков </w:t>
      </w:r>
      <w:r w:rsidR="00055757">
        <w:rPr>
          <w:sz w:val="24"/>
          <w:szCs w:val="24"/>
          <w:lang w:val="ru-RU" w:eastAsia="de-DE"/>
        </w:rPr>
        <w:t>реализации,</w:t>
      </w:r>
      <w:r w:rsidR="00421A62">
        <w:rPr>
          <w:sz w:val="24"/>
          <w:szCs w:val="24"/>
          <w:lang w:val="ru-RU" w:eastAsia="de-DE"/>
        </w:rPr>
        <w:t xml:space="preserve"> согласует их с ответственным представителем Заказчика</w:t>
      </w:r>
    </w:p>
    <w:p w14:paraId="088EBF26" w14:textId="67B139B2" w:rsidR="005577C3" w:rsidRPr="002E2D86" w:rsidRDefault="005577C3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В подтверждении заявки должен быть указан номер зарегистрированного обращения, предварительный расчет стоимости</w:t>
      </w:r>
      <w:r w:rsidR="00D113CB">
        <w:rPr>
          <w:sz w:val="24"/>
          <w:szCs w:val="24"/>
          <w:lang w:val="ru-RU" w:eastAsia="de-DE"/>
        </w:rPr>
        <w:t>,</w:t>
      </w:r>
      <w:r w:rsidR="00D113CB" w:rsidRPr="00D113CB">
        <w:rPr>
          <w:sz w:val="24"/>
          <w:szCs w:val="24"/>
          <w:lang w:val="ru-RU" w:eastAsia="de-DE"/>
        </w:rPr>
        <w:t xml:space="preserve"> </w:t>
      </w:r>
      <w:r w:rsidR="00D113CB" w:rsidRPr="002E2D86">
        <w:rPr>
          <w:sz w:val="24"/>
          <w:szCs w:val="24"/>
          <w:lang w:val="ru-RU" w:eastAsia="de-DE"/>
        </w:rPr>
        <w:t>стоимости услуг в соответствии со стоимостью, указа</w:t>
      </w:r>
      <w:r w:rsidR="004268D0">
        <w:rPr>
          <w:sz w:val="24"/>
          <w:szCs w:val="24"/>
          <w:lang w:val="ru-RU" w:eastAsia="de-DE"/>
        </w:rPr>
        <w:t xml:space="preserve">нной в Приложении №1 к Договору </w:t>
      </w:r>
      <w:r w:rsidRPr="002E2D86">
        <w:rPr>
          <w:sz w:val="24"/>
          <w:szCs w:val="24"/>
          <w:lang w:val="ru-RU" w:eastAsia="de-DE"/>
        </w:rPr>
        <w:t xml:space="preserve">и контактная информация сотрудников Исполнителя, ответственных за </w:t>
      </w:r>
      <w:r w:rsidR="0080201D" w:rsidRPr="002E2D86">
        <w:rPr>
          <w:sz w:val="24"/>
          <w:szCs w:val="24"/>
          <w:lang w:val="ru-RU" w:eastAsia="de-DE"/>
        </w:rPr>
        <w:t>оказание</w:t>
      </w:r>
      <w:r w:rsidRPr="002E2D86">
        <w:rPr>
          <w:sz w:val="24"/>
          <w:szCs w:val="24"/>
          <w:lang w:val="ru-RU" w:eastAsia="de-DE"/>
        </w:rPr>
        <w:t xml:space="preserve"> </w:t>
      </w:r>
      <w:r w:rsidR="0080201D" w:rsidRPr="002E2D86">
        <w:rPr>
          <w:sz w:val="24"/>
          <w:szCs w:val="24"/>
          <w:lang w:val="ru-RU" w:eastAsia="de-DE"/>
        </w:rPr>
        <w:t>услуг</w:t>
      </w:r>
      <w:r w:rsidRPr="002E2D86">
        <w:rPr>
          <w:sz w:val="24"/>
          <w:szCs w:val="24"/>
          <w:lang w:val="ru-RU" w:eastAsia="de-DE"/>
        </w:rPr>
        <w:t xml:space="preserve"> по этой заявке.</w:t>
      </w:r>
    </w:p>
    <w:p w14:paraId="088EBF28" w14:textId="11463765" w:rsidR="005577C3" w:rsidRPr="002E2D86" w:rsidRDefault="005577C3" w:rsidP="007D2BE7">
      <w:pPr>
        <w:pStyle w:val="a3"/>
        <w:keepNext/>
        <w:numPr>
          <w:ilvl w:val="1"/>
          <w:numId w:val="2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  <w:lang w:val="ru-RU"/>
        </w:rPr>
      </w:pPr>
      <w:r w:rsidRPr="002E2D86">
        <w:rPr>
          <w:kern w:val="28"/>
          <w:sz w:val="24"/>
          <w:szCs w:val="24"/>
          <w:lang w:val="ru-RU"/>
        </w:rPr>
        <w:t xml:space="preserve">Сдача-приемка </w:t>
      </w:r>
      <w:r w:rsidR="0080201D" w:rsidRPr="002E2D86">
        <w:rPr>
          <w:kern w:val="28"/>
          <w:sz w:val="24"/>
          <w:szCs w:val="24"/>
          <w:lang w:val="ru-RU"/>
        </w:rPr>
        <w:t>оказанных</w:t>
      </w:r>
      <w:r w:rsidRPr="002E2D86">
        <w:rPr>
          <w:kern w:val="28"/>
          <w:sz w:val="24"/>
          <w:szCs w:val="24"/>
          <w:lang w:val="ru-RU"/>
        </w:rPr>
        <w:t xml:space="preserve"> </w:t>
      </w:r>
      <w:r w:rsidR="000B0F39">
        <w:rPr>
          <w:kern w:val="28"/>
          <w:sz w:val="24"/>
          <w:szCs w:val="24"/>
          <w:lang w:val="ru-RU"/>
        </w:rPr>
        <w:t xml:space="preserve">услуг </w:t>
      </w:r>
      <w:r w:rsidR="0075731D">
        <w:rPr>
          <w:kern w:val="28"/>
          <w:sz w:val="24"/>
          <w:szCs w:val="24"/>
          <w:lang w:val="ru-RU"/>
        </w:rPr>
        <w:t xml:space="preserve">по настройке дополнительного функционала </w:t>
      </w:r>
      <w:r w:rsidRPr="002E2D86">
        <w:rPr>
          <w:kern w:val="28"/>
          <w:sz w:val="24"/>
          <w:szCs w:val="24"/>
          <w:lang w:val="ru-RU"/>
        </w:rPr>
        <w:t>по заявке Заказчика</w:t>
      </w:r>
      <w:r w:rsidR="000C647C" w:rsidRPr="002E2D86">
        <w:rPr>
          <w:kern w:val="28"/>
          <w:sz w:val="24"/>
          <w:szCs w:val="24"/>
          <w:lang w:val="ru-RU"/>
        </w:rPr>
        <w:t>:</w:t>
      </w:r>
    </w:p>
    <w:p w14:paraId="088EBF29" w14:textId="77777777" w:rsidR="005577C3" w:rsidRPr="002E2D86" w:rsidRDefault="005577C3" w:rsidP="0038526E">
      <w:pPr>
        <w:pStyle w:val="a3"/>
        <w:numPr>
          <w:ilvl w:val="1"/>
          <w:numId w:val="3"/>
        </w:numPr>
        <w:spacing w:before="40" w:after="40" w:line="252" w:lineRule="auto"/>
        <w:ind w:left="0" w:firstLine="0"/>
        <w:contextualSpacing/>
        <w:jc w:val="both"/>
        <w:rPr>
          <w:vanish/>
          <w:sz w:val="24"/>
          <w:szCs w:val="24"/>
          <w:lang w:val="ru-RU"/>
        </w:rPr>
      </w:pPr>
    </w:p>
    <w:p w14:paraId="22571632" w14:textId="77777777" w:rsidR="00B23148" w:rsidRPr="00B23148" w:rsidRDefault="000C647C" w:rsidP="00B23148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B23148">
        <w:rPr>
          <w:sz w:val="24"/>
          <w:szCs w:val="24"/>
          <w:lang w:val="ru-RU" w:eastAsia="de-DE"/>
        </w:rPr>
        <w:t>п</w:t>
      </w:r>
      <w:r w:rsidR="005577C3" w:rsidRPr="00B23148">
        <w:rPr>
          <w:sz w:val="24"/>
          <w:szCs w:val="24"/>
          <w:lang w:val="ru-RU" w:eastAsia="de-DE"/>
        </w:rPr>
        <w:t xml:space="preserve">осле </w:t>
      </w:r>
      <w:r w:rsidR="0080201D" w:rsidRPr="00B23148">
        <w:rPr>
          <w:sz w:val="24"/>
          <w:szCs w:val="24"/>
          <w:lang w:val="ru-RU" w:eastAsia="de-DE"/>
        </w:rPr>
        <w:t>оказания</w:t>
      </w:r>
      <w:r w:rsidR="005577C3" w:rsidRPr="00B23148">
        <w:rPr>
          <w:sz w:val="24"/>
          <w:szCs w:val="24"/>
          <w:lang w:val="ru-RU" w:eastAsia="de-DE"/>
        </w:rPr>
        <w:t xml:space="preserve"> </w:t>
      </w:r>
      <w:r w:rsidR="0080201D" w:rsidRPr="00B23148">
        <w:rPr>
          <w:sz w:val="24"/>
          <w:szCs w:val="24"/>
          <w:lang w:val="ru-RU" w:eastAsia="de-DE"/>
        </w:rPr>
        <w:t>услуг</w:t>
      </w:r>
      <w:r w:rsidR="00D113CB" w:rsidRPr="00B23148">
        <w:rPr>
          <w:sz w:val="24"/>
          <w:szCs w:val="24"/>
          <w:lang w:val="ru-RU" w:eastAsia="de-DE"/>
        </w:rPr>
        <w:t xml:space="preserve"> по </w:t>
      </w:r>
      <w:r w:rsidR="0075731D" w:rsidRPr="00B23148">
        <w:rPr>
          <w:sz w:val="24"/>
          <w:szCs w:val="24"/>
          <w:lang w:val="ru-RU" w:eastAsia="de-DE"/>
        </w:rPr>
        <w:t>настройке дополнительного</w:t>
      </w:r>
      <w:r w:rsidR="00D113CB" w:rsidRPr="00B23148">
        <w:rPr>
          <w:sz w:val="24"/>
          <w:szCs w:val="24"/>
          <w:lang w:val="ru-RU" w:eastAsia="de-DE"/>
        </w:rPr>
        <w:t xml:space="preserve"> функционала ИСПКО</w:t>
      </w:r>
      <w:r w:rsidR="00055757" w:rsidRPr="00B23148">
        <w:rPr>
          <w:sz w:val="24"/>
          <w:szCs w:val="24"/>
          <w:lang w:val="ru-RU" w:eastAsia="de-DE"/>
        </w:rPr>
        <w:t xml:space="preserve"> </w:t>
      </w:r>
      <w:r w:rsidR="005577C3" w:rsidRPr="00B23148">
        <w:rPr>
          <w:sz w:val="24"/>
          <w:szCs w:val="24"/>
          <w:lang w:val="ru-RU" w:eastAsia="de-DE"/>
        </w:rPr>
        <w:t xml:space="preserve">по заявке Заказчика, сотрудник Исполнителя </w:t>
      </w:r>
      <w:r w:rsidR="00B23148" w:rsidRPr="002E2D86">
        <w:rPr>
          <w:kern w:val="28"/>
          <w:sz w:val="24"/>
          <w:szCs w:val="24"/>
          <w:lang w:val="ru-RU"/>
        </w:rPr>
        <w:t>переводится обращение в статус «выполнено»</w:t>
      </w:r>
      <w:r w:rsidR="00B23148">
        <w:rPr>
          <w:kern w:val="28"/>
          <w:sz w:val="24"/>
          <w:szCs w:val="24"/>
          <w:lang w:val="ru-RU"/>
        </w:rPr>
        <w:t xml:space="preserve"> в системе СРЗ. </w:t>
      </w:r>
    </w:p>
    <w:p w14:paraId="088EBF2A" w14:textId="6F890B31" w:rsidR="005577C3" w:rsidRPr="00B23148" w:rsidRDefault="00B23148" w:rsidP="00B23148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>
        <w:rPr>
          <w:kern w:val="28"/>
          <w:sz w:val="24"/>
          <w:szCs w:val="24"/>
          <w:lang w:val="ru-RU"/>
        </w:rPr>
        <w:t xml:space="preserve">Ежемесячно Исполнитель </w:t>
      </w:r>
      <w:r w:rsidR="005577C3" w:rsidRPr="00B23148">
        <w:rPr>
          <w:sz w:val="24"/>
          <w:szCs w:val="24"/>
          <w:lang w:val="ru-RU" w:eastAsia="de-DE"/>
        </w:rPr>
        <w:t xml:space="preserve">заполняет </w:t>
      </w:r>
      <w:r w:rsidR="004268D0" w:rsidRPr="00B23148">
        <w:rPr>
          <w:sz w:val="24"/>
          <w:szCs w:val="24"/>
          <w:lang w:val="ru-RU" w:eastAsia="de-DE"/>
        </w:rPr>
        <w:t>Отчет о трудозатратах</w:t>
      </w:r>
      <w:r w:rsidR="005577C3" w:rsidRPr="00B23148">
        <w:rPr>
          <w:sz w:val="24"/>
          <w:szCs w:val="24"/>
          <w:lang w:val="ru-RU" w:eastAsia="de-DE"/>
        </w:rPr>
        <w:t xml:space="preserve"> с указанием номер</w:t>
      </w:r>
      <w:r>
        <w:rPr>
          <w:sz w:val="24"/>
          <w:szCs w:val="24"/>
          <w:lang w:val="ru-RU" w:eastAsia="de-DE"/>
        </w:rPr>
        <w:t>ов зарегистрированных</w:t>
      </w:r>
      <w:r w:rsidR="005577C3" w:rsidRPr="00B23148">
        <w:rPr>
          <w:sz w:val="24"/>
          <w:szCs w:val="24"/>
          <w:lang w:val="ru-RU" w:eastAsia="de-DE"/>
        </w:rPr>
        <w:t xml:space="preserve"> обращени</w:t>
      </w:r>
      <w:r>
        <w:rPr>
          <w:sz w:val="24"/>
          <w:szCs w:val="24"/>
          <w:lang w:val="ru-RU" w:eastAsia="de-DE"/>
        </w:rPr>
        <w:t>й</w:t>
      </w:r>
      <w:r w:rsidR="005577C3" w:rsidRPr="00B23148">
        <w:rPr>
          <w:sz w:val="24"/>
          <w:szCs w:val="24"/>
          <w:lang w:val="ru-RU" w:eastAsia="de-DE"/>
        </w:rPr>
        <w:t xml:space="preserve"> по заявк</w:t>
      </w:r>
      <w:r>
        <w:rPr>
          <w:sz w:val="24"/>
          <w:szCs w:val="24"/>
          <w:lang w:val="ru-RU" w:eastAsia="de-DE"/>
        </w:rPr>
        <w:t>ам</w:t>
      </w:r>
      <w:r w:rsidR="005577C3" w:rsidRPr="00B23148">
        <w:rPr>
          <w:sz w:val="24"/>
          <w:szCs w:val="24"/>
          <w:lang w:val="ru-RU" w:eastAsia="de-DE"/>
        </w:rPr>
        <w:t xml:space="preserve"> Заказчика</w:t>
      </w:r>
      <w:r>
        <w:rPr>
          <w:sz w:val="24"/>
          <w:szCs w:val="24"/>
          <w:lang w:val="ru-RU" w:eastAsia="de-DE"/>
        </w:rPr>
        <w:t xml:space="preserve"> за отчетный период</w:t>
      </w:r>
      <w:r w:rsidR="005577C3" w:rsidRPr="00B23148">
        <w:rPr>
          <w:sz w:val="24"/>
          <w:szCs w:val="24"/>
          <w:lang w:val="ru-RU" w:eastAsia="de-DE"/>
        </w:rPr>
        <w:t xml:space="preserve">. </w:t>
      </w:r>
      <w:r w:rsidR="004268D0" w:rsidRPr="00B23148">
        <w:rPr>
          <w:sz w:val="24"/>
          <w:szCs w:val="24"/>
          <w:lang w:val="ru-RU" w:eastAsia="de-DE"/>
        </w:rPr>
        <w:t>Отчет о трудозатратах</w:t>
      </w:r>
      <w:r w:rsidR="0080201D" w:rsidRPr="00B23148">
        <w:rPr>
          <w:sz w:val="24"/>
          <w:szCs w:val="24"/>
          <w:lang w:val="ru-RU" w:eastAsia="de-DE"/>
        </w:rPr>
        <w:t xml:space="preserve"> заполняется в 2</w:t>
      </w:r>
      <w:r w:rsidR="005577C3" w:rsidRPr="00B23148">
        <w:rPr>
          <w:sz w:val="24"/>
          <w:szCs w:val="24"/>
          <w:lang w:val="ru-RU" w:eastAsia="de-DE"/>
        </w:rPr>
        <w:t xml:space="preserve"> (</w:t>
      </w:r>
      <w:r w:rsidR="0080201D" w:rsidRPr="00B23148">
        <w:rPr>
          <w:sz w:val="24"/>
          <w:szCs w:val="24"/>
          <w:lang w:val="ru-RU" w:eastAsia="de-DE"/>
        </w:rPr>
        <w:t>д</w:t>
      </w:r>
      <w:r w:rsidR="005577C3" w:rsidRPr="00B23148">
        <w:rPr>
          <w:sz w:val="24"/>
          <w:szCs w:val="24"/>
          <w:lang w:val="ru-RU" w:eastAsia="de-DE"/>
        </w:rPr>
        <w:t>вух) экземплярах, по одному экземпляру для каждой из Сторон.</w:t>
      </w:r>
    </w:p>
    <w:p w14:paraId="088EBF2B" w14:textId="34051719" w:rsidR="005577C3" w:rsidRPr="002E2D86" w:rsidRDefault="005577C3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В случае претензий со стороны Заказчика на качество</w:t>
      </w:r>
      <w:r w:rsidR="0080201D" w:rsidRPr="002E2D86">
        <w:rPr>
          <w:sz w:val="24"/>
          <w:szCs w:val="24"/>
          <w:lang w:val="ru-RU" w:eastAsia="de-DE"/>
        </w:rPr>
        <w:t xml:space="preserve"> оказанных</w:t>
      </w:r>
      <w:r w:rsidRPr="002E2D86">
        <w:rPr>
          <w:sz w:val="24"/>
          <w:szCs w:val="24"/>
          <w:lang w:val="ru-RU" w:eastAsia="de-DE"/>
        </w:rPr>
        <w:t xml:space="preserve"> </w:t>
      </w:r>
      <w:r w:rsidR="0080201D" w:rsidRPr="002E2D86">
        <w:rPr>
          <w:sz w:val="24"/>
          <w:szCs w:val="24"/>
          <w:lang w:val="ru-RU" w:eastAsia="de-DE"/>
        </w:rPr>
        <w:t>услуг</w:t>
      </w:r>
      <w:r w:rsidRPr="002E2D86">
        <w:rPr>
          <w:sz w:val="24"/>
          <w:szCs w:val="24"/>
          <w:lang w:val="ru-RU" w:eastAsia="de-DE"/>
        </w:rPr>
        <w:t>, Заказчик указывает суть претензий</w:t>
      </w:r>
      <w:r w:rsidR="004268D0">
        <w:rPr>
          <w:sz w:val="24"/>
          <w:szCs w:val="24"/>
          <w:lang w:val="ru-RU" w:eastAsia="de-DE"/>
        </w:rPr>
        <w:t>. При отказе от принятия</w:t>
      </w:r>
      <w:r w:rsidRPr="002E2D86">
        <w:rPr>
          <w:sz w:val="24"/>
          <w:szCs w:val="24"/>
          <w:lang w:val="ru-RU" w:eastAsia="de-DE"/>
        </w:rPr>
        <w:t xml:space="preserve"> </w:t>
      </w:r>
      <w:r w:rsidR="0080201D" w:rsidRPr="002E2D86">
        <w:rPr>
          <w:sz w:val="24"/>
          <w:szCs w:val="24"/>
          <w:lang w:val="ru-RU" w:eastAsia="de-DE"/>
        </w:rPr>
        <w:t>услуг</w:t>
      </w:r>
      <w:r w:rsidRPr="002E2D86">
        <w:rPr>
          <w:sz w:val="24"/>
          <w:szCs w:val="24"/>
          <w:lang w:val="ru-RU" w:eastAsia="de-DE"/>
        </w:rPr>
        <w:t xml:space="preserve"> Заказчик указывает основание для мотивированного отказа в графе «Замечания по </w:t>
      </w:r>
      <w:r w:rsidR="00BF48A0" w:rsidRPr="002E2D86">
        <w:rPr>
          <w:sz w:val="24"/>
          <w:szCs w:val="24"/>
          <w:lang w:val="ru-RU" w:eastAsia="de-DE"/>
        </w:rPr>
        <w:t xml:space="preserve">оказанным </w:t>
      </w:r>
      <w:r w:rsidR="000F2BD2" w:rsidRPr="002E2D86">
        <w:rPr>
          <w:sz w:val="24"/>
          <w:szCs w:val="24"/>
          <w:lang w:val="ru-RU" w:eastAsia="de-DE"/>
        </w:rPr>
        <w:t>У</w:t>
      </w:r>
      <w:r w:rsidR="00BF48A0" w:rsidRPr="002E2D86">
        <w:rPr>
          <w:sz w:val="24"/>
          <w:szCs w:val="24"/>
          <w:lang w:val="ru-RU" w:eastAsia="de-DE"/>
        </w:rPr>
        <w:t>слугам</w:t>
      </w:r>
      <w:r w:rsidRPr="002E2D86">
        <w:rPr>
          <w:sz w:val="24"/>
          <w:szCs w:val="24"/>
          <w:lang w:val="ru-RU" w:eastAsia="de-DE"/>
        </w:rPr>
        <w:t xml:space="preserve">/Мотивированный отказ от подписания </w:t>
      </w:r>
      <w:r w:rsidR="004268D0">
        <w:rPr>
          <w:sz w:val="24"/>
          <w:szCs w:val="24"/>
          <w:lang w:val="ru-RU" w:eastAsia="de-DE"/>
        </w:rPr>
        <w:t>Отчета о трудозатратах</w:t>
      </w:r>
      <w:r w:rsidRPr="002E2D86">
        <w:rPr>
          <w:sz w:val="24"/>
          <w:szCs w:val="24"/>
          <w:lang w:val="ru-RU" w:eastAsia="de-DE"/>
        </w:rPr>
        <w:t xml:space="preserve">». После устранения причин мотивированного отказа </w:t>
      </w:r>
      <w:r w:rsidR="004268D0">
        <w:rPr>
          <w:sz w:val="24"/>
          <w:szCs w:val="24"/>
          <w:lang w:val="ru-RU" w:eastAsia="de-DE"/>
        </w:rPr>
        <w:t>Отчет о трудозатратах</w:t>
      </w:r>
      <w:r w:rsidRPr="002E2D86">
        <w:rPr>
          <w:sz w:val="24"/>
          <w:szCs w:val="24"/>
          <w:lang w:val="ru-RU" w:eastAsia="de-DE"/>
        </w:rPr>
        <w:t xml:space="preserve"> подписывается повторно с отметкой об устранении замечаний. Право подписи </w:t>
      </w:r>
      <w:r w:rsidR="004268D0">
        <w:rPr>
          <w:sz w:val="24"/>
          <w:szCs w:val="24"/>
          <w:lang w:val="ru-RU" w:eastAsia="de-DE"/>
        </w:rPr>
        <w:t>Отчета о трудозатратах</w:t>
      </w:r>
      <w:r w:rsidRPr="002E2D86">
        <w:rPr>
          <w:sz w:val="24"/>
          <w:szCs w:val="24"/>
          <w:lang w:val="ru-RU" w:eastAsia="de-DE"/>
        </w:rPr>
        <w:t xml:space="preserve"> со стороны Заказчика принадлежит </w:t>
      </w:r>
      <w:r w:rsidR="003C61BA" w:rsidRPr="002E2D86">
        <w:rPr>
          <w:sz w:val="24"/>
          <w:szCs w:val="24"/>
          <w:lang w:val="ru-RU" w:eastAsia="de-DE"/>
        </w:rPr>
        <w:t>р</w:t>
      </w:r>
      <w:r w:rsidRPr="002E2D86">
        <w:rPr>
          <w:sz w:val="24"/>
          <w:szCs w:val="24"/>
          <w:lang w:val="ru-RU" w:eastAsia="de-DE"/>
        </w:rPr>
        <w:t>уководителю подразделения Инициатора заявки, либо лицу, уполномоченному на то руководителем организации Заказчика, что подтверждается представленным документом за подписью руководителя организации Заказчика (приказ, доверенность).</w:t>
      </w:r>
    </w:p>
    <w:p w14:paraId="088EBF2C" w14:textId="26409146" w:rsidR="005577C3" w:rsidRPr="002E2D86" w:rsidRDefault="005577C3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 xml:space="preserve">Со стороны Исполнителя </w:t>
      </w:r>
      <w:r w:rsidR="004268D0">
        <w:rPr>
          <w:sz w:val="24"/>
          <w:szCs w:val="24"/>
          <w:lang w:val="ru-RU" w:eastAsia="de-DE"/>
        </w:rPr>
        <w:t xml:space="preserve">Отчет о трудозатратах </w:t>
      </w:r>
      <w:r w:rsidRPr="002E2D86">
        <w:rPr>
          <w:sz w:val="24"/>
          <w:szCs w:val="24"/>
          <w:lang w:val="ru-RU" w:eastAsia="de-DE"/>
        </w:rPr>
        <w:t>подписывает</w:t>
      </w:r>
      <w:r w:rsidR="004268D0">
        <w:rPr>
          <w:sz w:val="24"/>
          <w:szCs w:val="24"/>
          <w:lang w:val="ru-RU" w:eastAsia="de-DE"/>
        </w:rPr>
        <w:t xml:space="preserve"> ответственный представитель Исполнителя</w:t>
      </w:r>
      <w:r w:rsidRPr="002E2D86">
        <w:rPr>
          <w:sz w:val="24"/>
          <w:szCs w:val="24"/>
          <w:lang w:val="ru-RU" w:eastAsia="de-DE"/>
        </w:rPr>
        <w:t>.</w:t>
      </w:r>
    </w:p>
    <w:p w14:paraId="088EBF2D" w14:textId="1FA2ADC2" w:rsidR="005577C3" w:rsidRPr="002E2D86" w:rsidRDefault="005577C3" w:rsidP="007D2BE7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 xml:space="preserve">Подписанный Сторонами </w:t>
      </w:r>
      <w:r w:rsidR="004268D0">
        <w:rPr>
          <w:sz w:val="24"/>
          <w:szCs w:val="24"/>
          <w:lang w:val="ru-RU" w:eastAsia="de-DE"/>
        </w:rPr>
        <w:t>Отчет о трудозатратах</w:t>
      </w:r>
      <w:r w:rsidRPr="002E2D86">
        <w:rPr>
          <w:sz w:val="24"/>
          <w:szCs w:val="24"/>
          <w:lang w:val="ru-RU" w:eastAsia="de-DE"/>
        </w:rPr>
        <w:t xml:space="preserve"> является основанием для включения оказанных </w:t>
      </w:r>
      <w:r w:rsidR="000F2BD2" w:rsidRPr="002E2D86">
        <w:rPr>
          <w:sz w:val="24"/>
          <w:szCs w:val="24"/>
          <w:lang w:val="ru-RU" w:eastAsia="de-DE"/>
        </w:rPr>
        <w:t>У</w:t>
      </w:r>
      <w:r w:rsidRPr="002E2D86">
        <w:rPr>
          <w:sz w:val="24"/>
          <w:szCs w:val="24"/>
          <w:lang w:val="ru-RU" w:eastAsia="de-DE"/>
        </w:rPr>
        <w:t xml:space="preserve">слуг в Акт за отчетный период по Договору и оплаты оказанных Услуг Заказчиком в соответствии со </w:t>
      </w:r>
      <w:r w:rsidR="005815B5" w:rsidRPr="002E2D86">
        <w:rPr>
          <w:sz w:val="24"/>
          <w:szCs w:val="24"/>
          <w:lang w:val="ru-RU" w:eastAsia="de-DE"/>
        </w:rPr>
        <w:t>С</w:t>
      </w:r>
      <w:r w:rsidRPr="002E2D86">
        <w:rPr>
          <w:sz w:val="24"/>
          <w:szCs w:val="24"/>
          <w:lang w:val="ru-RU" w:eastAsia="de-DE"/>
        </w:rPr>
        <w:t xml:space="preserve">татьей 4 Договора. </w:t>
      </w:r>
    </w:p>
    <w:p w14:paraId="7FDC8BE1" w14:textId="6C8D7E07" w:rsidR="00D578B8" w:rsidRPr="002E2D86" w:rsidRDefault="00D578B8" w:rsidP="00D578B8">
      <w:pPr>
        <w:pStyle w:val="a3"/>
        <w:keepNext/>
        <w:numPr>
          <w:ilvl w:val="0"/>
          <w:numId w:val="2"/>
        </w:numPr>
        <w:tabs>
          <w:tab w:val="left" w:pos="284"/>
        </w:tabs>
        <w:spacing w:line="264" w:lineRule="auto"/>
        <w:ind w:left="0" w:firstLine="709"/>
        <w:outlineLvl w:val="0"/>
        <w:rPr>
          <w:b/>
          <w:kern w:val="28"/>
          <w:sz w:val="24"/>
          <w:szCs w:val="24"/>
          <w:lang w:val="ru-RU"/>
        </w:rPr>
      </w:pPr>
      <w:r w:rsidRPr="002E2D86">
        <w:rPr>
          <w:b/>
          <w:kern w:val="28"/>
          <w:sz w:val="24"/>
          <w:szCs w:val="24"/>
          <w:lang w:val="ru-RU"/>
        </w:rPr>
        <w:t>Порядок взаимодействия Сторон при расторжении Договора</w:t>
      </w:r>
    </w:p>
    <w:p w14:paraId="088EBF2E" w14:textId="77777777" w:rsidR="005577C3" w:rsidRPr="002E2D86" w:rsidRDefault="005577C3" w:rsidP="0038526E">
      <w:pPr>
        <w:pStyle w:val="a3"/>
        <w:tabs>
          <w:tab w:val="left" w:pos="-720"/>
          <w:tab w:val="left" w:pos="0"/>
          <w:tab w:val="left" w:pos="709"/>
        </w:tabs>
        <w:spacing w:line="264" w:lineRule="auto"/>
        <w:ind w:left="0"/>
        <w:jc w:val="both"/>
        <w:rPr>
          <w:sz w:val="24"/>
          <w:szCs w:val="24"/>
          <w:lang w:val="ru-RU" w:eastAsia="de-DE"/>
        </w:rPr>
      </w:pPr>
    </w:p>
    <w:p w14:paraId="2614AAA0" w14:textId="77777777" w:rsidR="00D578B8" w:rsidRPr="002E2D86" w:rsidRDefault="00D578B8" w:rsidP="006628B2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За 60 календарных дней до окончания договора заявки на изменение системы не принимаются</w:t>
      </w:r>
    </w:p>
    <w:p w14:paraId="01E27706" w14:textId="77777777" w:rsidR="00D578B8" w:rsidRPr="002E2D86" w:rsidRDefault="00D578B8" w:rsidP="006628B2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Если изменение согласовано ранее 60 рабочих дней до прекращения действия договора и срок окончания по нему меньше чем дата расторжения договора, то оно выполняется Исполнителем в полном объеме и оплачивается Заказчиком в соответствии с п.4 Договора</w:t>
      </w:r>
    </w:p>
    <w:p w14:paraId="67FCCBD0" w14:textId="77777777" w:rsidR="00D578B8" w:rsidRPr="002E2D86" w:rsidRDefault="00D578B8" w:rsidP="006628B2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Если изменение согласовано ранее 60 рабочих дней до прекращения действия договора и срок окончания по нему больше чем дата расторжения договора, то работы по нему прекращаются, и Заказчик не оплачивает работы Исполнителя.</w:t>
      </w:r>
    </w:p>
    <w:p w14:paraId="6823D1F7" w14:textId="77777777" w:rsidR="00D578B8" w:rsidRPr="002E2D86" w:rsidRDefault="00D578B8" w:rsidP="006628B2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В день окончания действия Договора:</w:t>
      </w:r>
    </w:p>
    <w:p w14:paraId="413AD4AF" w14:textId="77777777" w:rsidR="00D578B8" w:rsidRPr="002E2D86" w:rsidRDefault="00D578B8" w:rsidP="006628B2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>Исполнитель обязан передать Заказчику реестр нерешенных обращений (формат реестра согласуется Сторонами за 10 дней до даты расторжения Договора).</w:t>
      </w:r>
    </w:p>
    <w:p w14:paraId="08FE2341" w14:textId="47D3F099" w:rsidR="00D578B8" w:rsidRPr="002E2D86" w:rsidRDefault="00D578B8" w:rsidP="006628B2">
      <w:pPr>
        <w:pStyle w:val="a3"/>
        <w:numPr>
          <w:ilvl w:val="2"/>
          <w:numId w:val="2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jc w:val="both"/>
        <w:rPr>
          <w:sz w:val="24"/>
          <w:szCs w:val="24"/>
          <w:lang w:val="ru-RU" w:eastAsia="de-DE"/>
        </w:rPr>
      </w:pPr>
      <w:r w:rsidRPr="002E2D86">
        <w:rPr>
          <w:sz w:val="24"/>
          <w:szCs w:val="24"/>
          <w:lang w:val="ru-RU" w:eastAsia="de-DE"/>
        </w:rPr>
        <w:t xml:space="preserve">Заказчик блокирует доступ </w:t>
      </w:r>
      <w:r w:rsidR="006628B2" w:rsidRPr="002E2D86">
        <w:rPr>
          <w:sz w:val="24"/>
          <w:szCs w:val="24"/>
          <w:lang w:val="ru-RU" w:eastAsia="de-DE"/>
        </w:rPr>
        <w:t xml:space="preserve">Исполнителю </w:t>
      </w:r>
      <w:r w:rsidRPr="002E2D86">
        <w:rPr>
          <w:sz w:val="24"/>
          <w:szCs w:val="24"/>
          <w:lang w:val="ru-RU" w:eastAsia="de-DE"/>
        </w:rPr>
        <w:t xml:space="preserve">к </w:t>
      </w:r>
      <w:r w:rsidR="006628B2" w:rsidRPr="002E2D86">
        <w:rPr>
          <w:sz w:val="24"/>
          <w:szCs w:val="24"/>
          <w:lang w:val="ru-RU" w:eastAsia="de-DE"/>
        </w:rPr>
        <w:t>ИС;</w:t>
      </w:r>
    </w:p>
    <w:p w14:paraId="088EBF2F" w14:textId="77777777" w:rsidR="005577C3" w:rsidRPr="002E2D86" w:rsidRDefault="005577C3" w:rsidP="005577C3">
      <w:pPr>
        <w:keepNext/>
        <w:jc w:val="center"/>
        <w:rPr>
          <w:b/>
          <w:sz w:val="24"/>
          <w:szCs w:val="24"/>
        </w:rPr>
      </w:pPr>
    </w:p>
    <w:p w14:paraId="088EBF30" w14:textId="77777777" w:rsidR="005577C3" w:rsidRPr="002E2D86" w:rsidRDefault="004C74D5" w:rsidP="005577C3">
      <w:pPr>
        <w:keepNext/>
        <w:jc w:val="center"/>
        <w:rPr>
          <w:b/>
          <w:sz w:val="24"/>
          <w:szCs w:val="24"/>
        </w:rPr>
      </w:pPr>
      <w:r w:rsidRPr="002E2D86">
        <w:rPr>
          <w:b/>
          <w:sz w:val="24"/>
          <w:szCs w:val="24"/>
        </w:rPr>
        <w:t>Подписи Сторон</w:t>
      </w:r>
    </w:p>
    <w:p w14:paraId="088EBF31" w14:textId="77777777" w:rsidR="005577C3" w:rsidRPr="002E2D86" w:rsidRDefault="005577C3" w:rsidP="005577C3">
      <w:pPr>
        <w:keepNext/>
        <w:jc w:val="center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19"/>
        <w:gridCol w:w="4819"/>
      </w:tblGrid>
      <w:tr w:rsidR="00532F32" w:rsidRPr="002E2D86" w14:paraId="088EBF37" w14:textId="77777777" w:rsidTr="00843638">
        <w:tc>
          <w:tcPr>
            <w:tcW w:w="2500" w:type="pct"/>
          </w:tcPr>
          <w:p w14:paraId="3938631F" w14:textId="77777777" w:rsidR="00532F32" w:rsidRPr="002E2D86" w:rsidRDefault="00532F32" w:rsidP="00532F32">
            <w:pPr>
              <w:keepNext/>
              <w:contextualSpacing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Заказчик:</w:t>
            </w:r>
          </w:p>
          <w:p w14:paraId="433F7C18" w14:textId="77777777" w:rsidR="00532F32" w:rsidRPr="002E2D86" w:rsidRDefault="00532F32" w:rsidP="00532F32">
            <w:pPr>
              <w:keepNext/>
              <w:contextualSpacing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АО «Ураниум Уан Груп»</w:t>
            </w:r>
          </w:p>
          <w:p w14:paraId="088EBF33" w14:textId="75888AC5" w:rsidR="00532F32" w:rsidRPr="002E2D86" w:rsidRDefault="00532F32" w:rsidP="00532F32">
            <w:pPr>
              <w:keepNext/>
              <w:rPr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Директор по информационным технологиям</w:t>
            </w:r>
          </w:p>
        </w:tc>
        <w:tc>
          <w:tcPr>
            <w:tcW w:w="2500" w:type="pct"/>
          </w:tcPr>
          <w:p w14:paraId="51F5EA67" w14:textId="77777777" w:rsidR="00532F32" w:rsidRPr="002E2D86" w:rsidRDefault="00532F32" w:rsidP="00532F32">
            <w:pPr>
              <w:keepNext/>
              <w:contextualSpacing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Исполнитель:</w:t>
            </w:r>
          </w:p>
          <w:p w14:paraId="088EBF36" w14:textId="1240908B" w:rsidR="00532F32" w:rsidRPr="002E2D86" w:rsidRDefault="00532F32" w:rsidP="00532F32">
            <w:pPr>
              <w:keepNext/>
              <w:rPr>
                <w:b/>
                <w:sz w:val="24"/>
                <w:szCs w:val="24"/>
              </w:rPr>
            </w:pPr>
          </w:p>
        </w:tc>
      </w:tr>
      <w:tr w:rsidR="00532F32" w:rsidRPr="002E2D86" w14:paraId="088EBF3E" w14:textId="77777777" w:rsidTr="00843638">
        <w:tc>
          <w:tcPr>
            <w:tcW w:w="2500" w:type="pct"/>
          </w:tcPr>
          <w:p w14:paraId="27BEB57C" w14:textId="77777777" w:rsidR="00532F32" w:rsidRPr="002E2D86" w:rsidRDefault="00532F32" w:rsidP="00532F32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5A450D58" w14:textId="77777777" w:rsidR="00532F32" w:rsidRPr="002E2D86" w:rsidRDefault="00532F32" w:rsidP="00532F32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261DC4C2" w14:textId="77777777" w:rsidR="00532F32" w:rsidRPr="002E2D86" w:rsidRDefault="00532F32" w:rsidP="00532F32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5F120D82" w14:textId="77777777" w:rsidR="00532F32" w:rsidRPr="002E2D86" w:rsidRDefault="00532F32" w:rsidP="00532F32">
            <w:pPr>
              <w:keepNext/>
              <w:contextualSpacing/>
              <w:rPr>
                <w:b/>
                <w:sz w:val="24"/>
                <w:szCs w:val="24"/>
              </w:rPr>
            </w:pPr>
            <w:r w:rsidRPr="002E2D86">
              <w:rPr>
                <w:rStyle w:val="13"/>
                <w:b/>
                <w:szCs w:val="24"/>
              </w:rPr>
              <w:t>______________/</w:t>
            </w:r>
            <w:r w:rsidRPr="002E2D86">
              <w:rPr>
                <w:b/>
                <w:sz w:val="24"/>
                <w:szCs w:val="24"/>
              </w:rPr>
              <w:t>О.Е. Шальнов</w:t>
            </w:r>
            <w:r w:rsidRPr="002E2D86">
              <w:rPr>
                <w:rStyle w:val="13"/>
                <w:b/>
                <w:szCs w:val="24"/>
              </w:rPr>
              <w:t xml:space="preserve"> /</w:t>
            </w:r>
          </w:p>
          <w:p w14:paraId="529D158F" w14:textId="77777777" w:rsidR="00532F32" w:rsidRPr="002E2D86" w:rsidRDefault="00532F32" w:rsidP="00532F32">
            <w:pPr>
              <w:keepNext/>
              <w:contextualSpacing/>
              <w:rPr>
                <w:sz w:val="24"/>
                <w:szCs w:val="24"/>
              </w:rPr>
            </w:pPr>
            <w:r w:rsidRPr="002E2D86">
              <w:rPr>
                <w:sz w:val="24"/>
                <w:szCs w:val="24"/>
              </w:rPr>
              <w:t>М.П.</w:t>
            </w:r>
          </w:p>
          <w:p w14:paraId="088EBF3A" w14:textId="6F50E6EA" w:rsidR="00532F32" w:rsidRPr="002E2D86" w:rsidRDefault="00532F32" w:rsidP="00532F32">
            <w:pPr>
              <w:keepNext/>
              <w:rPr>
                <w:b/>
              </w:rPr>
            </w:pPr>
            <w:r w:rsidRPr="002E2D86">
              <w:rPr>
                <w:sz w:val="24"/>
                <w:szCs w:val="24"/>
              </w:rPr>
              <w:t>«____» _____________г.</w:t>
            </w:r>
          </w:p>
        </w:tc>
        <w:tc>
          <w:tcPr>
            <w:tcW w:w="2500" w:type="pct"/>
          </w:tcPr>
          <w:p w14:paraId="540E1E48" w14:textId="77777777" w:rsidR="00532F32" w:rsidRPr="002E2D86" w:rsidRDefault="00532F32" w:rsidP="00532F32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3CACA259" w14:textId="77777777" w:rsidR="00532F32" w:rsidRPr="002E2D86" w:rsidRDefault="00532F32" w:rsidP="00532F32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45DD0347" w14:textId="77777777" w:rsidR="00532F32" w:rsidRPr="002E2D86" w:rsidRDefault="00532F32" w:rsidP="00532F32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4AD3978E" w14:textId="77777777" w:rsidR="00532F32" w:rsidRPr="002E2D86" w:rsidRDefault="00532F32" w:rsidP="00532F32">
            <w:pPr>
              <w:keepNext/>
              <w:contextualSpacing/>
              <w:rPr>
                <w:b/>
                <w:sz w:val="24"/>
                <w:szCs w:val="24"/>
              </w:rPr>
            </w:pPr>
            <w:r w:rsidRPr="002E2D86">
              <w:rPr>
                <w:rStyle w:val="13"/>
                <w:b/>
                <w:szCs w:val="24"/>
              </w:rPr>
              <w:t>______________/______________/</w:t>
            </w:r>
          </w:p>
          <w:p w14:paraId="3269F77B" w14:textId="77777777" w:rsidR="00532F32" w:rsidRPr="002E2D86" w:rsidRDefault="00532F32" w:rsidP="00532F32">
            <w:pPr>
              <w:keepNext/>
              <w:contextualSpacing/>
              <w:rPr>
                <w:sz w:val="24"/>
                <w:szCs w:val="24"/>
              </w:rPr>
            </w:pPr>
            <w:r w:rsidRPr="002E2D86">
              <w:rPr>
                <w:sz w:val="24"/>
                <w:szCs w:val="24"/>
              </w:rPr>
              <w:t xml:space="preserve">М.П. </w:t>
            </w:r>
          </w:p>
          <w:p w14:paraId="088EBF3D" w14:textId="2647FBCF" w:rsidR="00532F32" w:rsidRPr="002E2D86" w:rsidRDefault="00532F32" w:rsidP="00532F32">
            <w:pPr>
              <w:keepNext/>
            </w:pPr>
            <w:r w:rsidRPr="002E2D86">
              <w:rPr>
                <w:sz w:val="24"/>
                <w:szCs w:val="24"/>
              </w:rPr>
              <w:t>«____» ____________г.</w:t>
            </w:r>
          </w:p>
        </w:tc>
      </w:tr>
    </w:tbl>
    <w:p w14:paraId="088EBF3F" w14:textId="77777777" w:rsidR="005577C3" w:rsidRPr="002E2D86" w:rsidRDefault="005577C3" w:rsidP="005577C3">
      <w:pPr>
        <w:keepNext/>
        <w:tabs>
          <w:tab w:val="left" w:pos="851"/>
        </w:tabs>
        <w:ind w:left="426" w:hanging="426"/>
        <w:rPr>
          <w:sz w:val="24"/>
          <w:szCs w:val="24"/>
        </w:rPr>
      </w:pPr>
    </w:p>
    <w:p w14:paraId="088EBF40" w14:textId="77777777" w:rsidR="005577C3" w:rsidRPr="002E2D86" w:rsidRDefault="005577C3" w:rsidP="005577C3">
      <w:pPr>
        <w:spacing w:after="200" w:line="276" w:lineRule="auto"/>
        <w:rPr>
          <w:sz w:val="24"/>
          <w:szCs w:val="24"/>
        </w:rPr>
      </w:pPr>
      <w:r w:rsidRPr="002E2D86">
        <w:rPr>
          <w:sz w:val="24"/>
          <w:szCs w:val="24"/>
        </w:rPr>
        <w:br w:type="page"/>
      </w:r>
    </w:p>
    <w:p w14:paraId="088EBF41" w14:textId="77777777" w:rsidR="005577C3" w:rsidRPr="002E2D86" w:rsidRDefault="005577C3" w:rsidP="005577C3">
      <w:pPr>
        <w:pStyle w:val="11"/>
        <w:ind w:left="792"/>
        <w:jc w:val="right"/>
        <w:rPr>
          <w:b/>
          <w:bCs/>
          <w:sz w:val="22"/>
          <w:szCs w:val="22"/>
        </w:rPr>
      </w:pPr>
      <w:r w:rsidRPr="002E2D86">
        <w:rPr>
          <w:b/>
          <w:bCs/>
          <w:sz w:val="22"/>
          <w:szCs w:val="22"/>
        </w:rPr>
        <w:t>Приложение № 1</w:t>
      </w:r>
    </w:p>
    <w:p w14:paraId="088EBF42" w14:textId="77777777" w:rsidR="005577C3" w:rsidRPr="002E2D86" w:rsidRDefault="005577C3" w:rsidP="005577C3">
      <w:pPr>
        <w:pStyle w:val="11"/>
        <w:ind w:left="792"/>
        <w:jc w:val="right"/>
        <w:rPr>
          <w:b/>
          <w:bCs/>
          <w:sz w:val="22"/>
          <w:szCs w:val="22"/>
        </w:rPr>
      </w:pPr>
      <w:r w:rsidRPr="002E2D86">
        <w:rPr>
          <w:b/>
          <w:bCs/>
          <w:sz w:val="22"/>
          <w:szCs w:val="22"/>
        </w:rPr>
        <w:t xml:space="preserve">к Приложению № 3 </w:t>
      </w:r>
    </w:p>
    <w:p w14:paraId="088EBF43" w14:textId="77777777" w:rsidR="005577C3" w:rsidRPr="002E2D86" w:rsidRDefault="005577C3" w:rsidP="0038526E">
      <w:pPr>
        <w:pStyle w:val="11"/>
        <w:ind w:left="792"/>
        <w:jc w:val="right"/>
        <w:rPr>
          <w:b/>
          <w:bCs/>
          <w:sz w:val="22"/>
          <w:szCs w:val="22"/>
        </w:rPr>
      </w:pPr>
      <w:r w:rsidRPr="002E2D86">
        <w:rPr>
          <w:b/>
          <w:bCs/>
          <w:sz w:val="22"/>
          <w:szCs w:val="22"/>
        </w:rPr>
        <w:t xml:space="preserve">к Договору № </w:t>
      </w:r>
      <w:r w:rsidR="005815B5" w:rsidRPr="002E2D86">
        <w:rPr>
          <w:b/>
          <w:bCs/>
          <w:sz w:val="22"/>
          <w:szCs w:val="22"/>
        </w:rPr>
        <w:t>____</w:t>
      </w:r>
      <w:r w:rsidR="001C2B00" w:rsidRPr="002E2D86">
        <w:rPr>
          <w:b/>
          <w:bCs/>
          <w:sz w:val="22"/>
          <w:szCs w:val="22"/>
        </w:rPr>
        <w:t>_______________________</w:t>
      </w:r>
      <w:r w:rsidR="005815B5" w:rsidRPr="002E2D86">
        <w:rPr>
          <w:b/>
          <w:bCs/>
          <w:sz w:val="22"/>
          <w:szCs w:val="22"/>
        </w:rPr>
        <w:t>__</w:t>
      </w:r>
      <w:proofErr w:type="gramStart"/>
      <w:r w:rsidR="005815B5" w:rsidRPr="002E2D86">
        <w:rPr>
          <w:b/>
          <w:bCs/>
          <w:sz w:val="22"/>
          <w:szCs w:val="22"/>
        </w:rPr>
        <w:t>_</w:t>
      </w:r>
      <w:r w:rsidRPr="002E2D86">
        <w:rPr>
          <w:b/>
          <w:bCs/>
          <w:sz w:val="22"/>
          <w:szCs w:val="22"/>
        </w:rPr>
        <w:t xml:space="preserve">  от</w:t>
      </w:r>
      <w:proofErr w:type="gramEnd"/>
      <w:r w:rsidRPr="002E2D86">
        <w:rPr>
          <w:b/>
          <w:bCs/>
          <w:sz w:val="22"/>
          <w:szCs w:val="22"/>
        </w:rPr>
        <w:t xml:space="preserve"> _____</w:t>
      </w:r>
      <w:r w:rsidR="0001360D" w:rsidRPr="002E2D86">
        <w:rPr>
          <w:b/>
          <w:bCs/>
          <w:sz w:val="22"/>
          <w:szCs w:val="22"/>
        </w:rPr>
        <w:t>_______</w:t>
      </w:r>
      <w:r w:rsidRPr="002E2D86">
        <w:rPr>
          <w:b/>
          <w:bCs/>
          <w:sz w:val="22"/>
          <w:szCs w:val="22"/>
        </w:rPr>
        <w:t>_____ г.</w:t>
      </w:r>
    </w:p>
    <w:p w14:paraId="088EBF44" w14:textId="77777777" w:rsidR="004C74D5" w:rsidRPr="002E2D86" w:rsidRDefault="004C74D5" w:rsidP="00E971B5">
      <w:pPr>
        <w:pStyle w:val="a7"/>
        <w:spacing w:before="40" w:after="40"/>
        <w:jc w:val="center"/>
        <w:rPr>
          <w:sz w:val="28"/>
          <w:szCs w:val="28"/>
        </w:rPr>
      </w:pPr>
    </w:p>
    <w:p w14:paraId="088EBF45" w14:textId="77777777" w:rsidR="00E971B5" w:rsidRPr="002E2D86" w:rsidRDefault="00E971B5" w:rsidP="00E971B5">
      <w:pPr>
        <w:pStyle w:val="a7"/>
        <w:spacing w:before="40" w:after="40"/>
        <w:jc w:val="center"/>
        <w:rPr>
          <w:sz w:val="28"/>
          <w:szCs w:val="28"/>
        </w:rPr>
      </w:pPr>
      <w:r w:rsidRPr="002E2D86">
        <w:rPr>
          <w:sz w:val="28"/>
          <w:szCs w:val="28"/>
        </w:rPr>
        <w:t>ЗАЯВКА</w:t>
      </w:r>
    </w:p>
    <w:p w14:paraId="088EBF46" w14:textId="10BDC281" w:rsidR="00E971B5" w:rsidRPr="002E2D86" w:rsidRDefault="00E971B5" w:rsidP="00E971B5">
      <w:pPr>
        <w:widowControl w:val="0"/>
        <w:spacing w:before="40" w:after="40"/>
        <w:jc w:val="center"/>
        <w:rPr>
          <w:b/>
          <w:bCs/>
          <w:sz w:val="28"/>
          <w:szCs w:val="28"/>
        </w:rPr>
      </w:pPr>
      <w:r w:rsidRPr="002E2D86">
        <w:rPr>
          <w:b/>
          <w:bCs/>
          <w:sz w:val="28"/>
          <w:szCs w:val="28"/>
        </w:rPr>
        <w:t xml:space="preserve">на </w:t>
      </w:r>
      <w:r w:rsidR="007A7F91" w:rsidRPr="002E2D86">
        <w:rPr>
          <w:b/>
          <w:bCs/>
          <w:sz w:val="28"/>
          <w:szCs w:val="28"/>
        </w:rPr>
        <w:t>оказание услуг</w:t>
      </w:r>
      <w:r w:rsidRPr="002E2D86">
        <w:rPr>
          <w:b/>
          <w:bCs/>
          <w:sz w:val="28"/>
          <w:szCs w:val="28"/>
        </w:rPr>
        <w:t xml:space="preserve"> </w:t>
      </w:r>
      <w:r w:rsidR="007A7F91">
        <w:rPr>
          <w:b/>
          <w:bCs/>
          <w:sz w:val="28"/>
          <w:szCs w:val="28"/>
        </w:rPr>
        <w:t xml:space="preserve">по </w:t>
      </w:r>
      <w:r w:rsidR="007A7F91" w:rsidRPr="004268D0">
        <w:rPr>
          <w:b/>
          <w:bCs/>
          <w:sz w:val="28"/>
          <w:szCs w:val="28"/>
        </w:rPr>
        <w:t>настройке</w:t>
      </w:r>
      <w:r w:rsidR="0075731D" w:rsidRPr="004268D0">
        <w:rPr>
          <w:b/>
          <w:bCs/>
          <w:sz w:val="28"/>
          <w:szCs w:val="28"/>
        </w:rPr>
        <w:t xml:space="preserve"> дополнительного функционала</w:t>
      </w:r>
      <w:r w:rsidR="004268D0">
        <w:rPr>
          <w:b/>
          <w:bCs/>
          <w:sz w:val="28"/>
          <w:szCs w:val="28"/>
        </w:rPr>
        <w:t xml:space="preserve"> ИСПКО</w:t>
      </w:r>
    </w:p>
    <w:p w14:paraId="088EBF47" w14:textId="77777777" w:rsidR="00E971B5" w:rsidRPr="002E2D86" w:rsidRDefault="00E971B5" w:rsidP="00E971B5">
      <w:pPr>
        <w:widowControl w:val="0"/>
        <w:spacing w:before="40" w:after="40"/>
        <w:jc w:val="center"/>
        <w:rPr>
          <w:b/>
          <w:bCs/>
          <w:sz w:val="28"/>
          <w:szCs w:val="28"/>
        </w:rPr>
      </w:pPr>
      <w:r w:rsidRPr="002E2D86">
        <w:rPr>
          <w:b/>
          <w:bCs/>
          <w:sz w:val="28"/>
          <w:szCs w:val="28"/>
        </w:rPr>
        <w:t xml:space="preserve">по Договору </w:t>
      </w:r>
      <w:r w:rsidR="0038526E" w:rsidRPr="002E2D86">
        <w:rPr>
          <w:b/>
          <w:bCs/>
          <w:sz w:val="28"/>
          <w:szCs w:val="28"/>
        </w:rPr>
        <w:t>_______</w:t>
      </w:r>
      <w:r w:rsidRPr="002E2D86">
        <w:rPr>
          <w:b/>
          <w:bCs/>
          <w:sz w:val="28"/>
          <w:szCs w:val="28"/>
        </w:rPr>
        <w:t xml:space="preserve"> от </w:t>
      </w:r>
      <w:r w:rsidR="0038526E" w:rsidRPr="002E2D86">
        <w:rPr>
          <w:b/>
          <w:bCs/>
          <w:sz w:val="28"/>
          <w:szCs w:val="28"/>
        </w:rPr>
        <w:t>____________</w:t>
      </w:r>
      <w:r w:rsidRPr="002E2D86">
        <w:rPr>
          <w:b/>
          <w:bCs/>
          <w:sz w:val="28"/>
          <w:szCs w:val="28"/>
        </w:rPr>
        <w:t xml:space="preserve">г. </w:t>
      </w:r>
    </w:p>
    <w:p w14:paraId="088EBF48" w14:textId="77777777" w:rsidR="00E971B5" w:rsidRPr="002E2D86" w:rsidRDefault="00E971B5" w:rsidP="00E971B5">
      <w:pPr>
        <w:widowControl w:val="0"/>
        <w:spacing w:before="40" w:after="40"/>
        <w:jc w:val="center"/>
        <w:rPr>
          <w:sz w:val="22"/>
          <w:szCs w:val="22"/>
        </w:rPr>
      </w:pPr>
    </w:p>
    <w:p w14:paraId="11B3127A" w14:textId="77777777" w:rsidR="004268D0" w:rsidRPr="002E2D86" w:rsidRDefault="004268D0" w:rsidP="004268D0">
      <w:pPr>
        <w:pStyle w:val="a7"/>
        <w:spacing w:before="40" w:after="40"/>
        <w:jc w:val="center"/>
        <w:rPr>
          <w:sz w:val="28"/>
          <w:szCs w:val="28"/>
        </w:rPr>
      </w:pPr>
      <w:r w:rsidRPr="002E2D86">
        <w:rPr>
          <w:sz w:val="28"/>
          <w:szCs w:val="28"/>
        </w:rPr>
        <w:t>ЗАЯВКА</w:t>
      </w:r>
    </w:p>
    <w:p w14:paraId="1DD89589" w14:textId="77777777" w:rsidR="004268D0" w:rsidRPr="00D60806" w:rsidRDefault="004268D0" w:rsidP="004268D0">
      <w:pPr>
        <w:pStyle w:val="afb"/>
        <w:jc w:val="center"/>
        <w:rPr>
          <w:rFonts w:eastAsia="MS Mincho"/>
          <w:b/>
          <w:bCs/>
          <w:sz w:val="28"/>
          <w:szCs w:val="28"/>
          <w:lang w:eastAsia="ja-JP"/>
        </w:rPr>
      </w:pPr>
      <w:r w:rsidRPr="00D60806">
        <w:rPr>
          <w:rFonts w:eastAsia="MS Mincho"/>
          <w:b/>
          <w:bCs/>
          <w:sz w:val="28"/>
          <w:szCs w:val="28"/>
          <w:lang w:eastAsia="ja-JP"/>
        </w:rPr>
        <w:t>на оказание услуг по настройке дополнительного функционала</w:t>
      </w:r>
      <w:r>
        <w:rPr>
          <w:rFonts w:eastAsia="MS Mincho"/>
          <w:b/>
          <w:bCs/>
          <w:sz w:val="28"/>
          <w:szCs w:val="28"/>
          <w:lang w:eastAsia="ja-JP"/>
        </w:rPr>
        <w:t xml:space="preserve"> ИСПКО</w:t>
      </w:r>
    </w:p>
    <w:tbl>
      <w:tblPr>
        <w:tblW w:w="99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800"/>
        <w:gridCol w:w="1800"/>
        <w:gridCol w:w="1800"/>
        <w:gridCol w:w="2700"/>
      </w:tblGrid>
      <w:tr w:rsidR="004268D0" w:rsidRPr="00C36136" w14:paraId="1FAD032B" w14:textId="77777777" w:rsidTr="004268D0">
        <w:tc>
          <w:tcPr>
            <w:tcW w:w="1800" w:type="dxa"/>
            <w:shd w:val="clear" w:color="auto" w:fill="BFBFBF" w:themeFill="background1" w:themeFillShade="BF"/>
          </w:tcPr>
          <w:p w14:paraId="18ED59A0" w14:textId="77777777" w:rsidR="004268D0" w:rsidRDefault="004268D0" w:rsidP="004E1D27">
            <w:pPr>
              <w:pStyle w:val="afb"/>
              <w:spacing w:line="28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Кому:</w:t>
            </w:r>
          </w:p>
        </w:tc>
        <w:tc>
          <w:tcPr>
            <w:tcW w:w="8100" w:type="dxa"/>
            <w:gridSpan w:val="4"/>
          </w:tcPr>
          <w:p w14:paraId="64941315" w14:textId="77777777" w:rsidR="004268D0" w:rsidRPr="00B62A56" w:rsidRDefault="004268D0" w:rsidP="004E1D27">
            <w:pPr>
              <w:pStyle w:val="afb"/>
              <w:spacing w:line="288" w:lineRule="auto"/>
              <w:rPr>
                <w:sz w:val="20"/>
              </w:rPr>
            </w:pPr>
          </w:p>
        </w:tc>
      </w:tr>
      <w:tr w:rsidR="004268D0" w:rsidRPr="00C36136" w14:paraId="0CAF799B" w14:textId="77777777" w:rsidTr="004268D0">
        <w:tc>
          <w:tcPr>
            <w:tcW w:w="1800" w:type="dxa"/>
            <w:shd w:val="clear" w:color="auto" w:fill="BFBFBF" w:themeFill="background1" w:themeFillShade="BF"/>
          </w:tcPr>
          <w:p w14:paraId="4B5F49BC" w14:textId="77777777" w:rsidR="004268D0" w:rsidRDefault="004268D0" w:rsidP="004E1D27">
            <w:pPr>
              <w:pStyle w:val="afb"/>
              <w:spacing w:line="28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От:</w:t>
            </w:r>
          </w:p>
        </w:tc>
        <w:tc>
          <w:tcPr>
            <w:tcW w:w="8100" w:type="dxa"/>
            <w:gridSpan w:val="4"/>
          </w:tcPr>
          <w:p w14:paraId="219C8538" w14:textId="77777777" w:rsidR="004268D0" w:rsidRPr="00B62A56" w:rsidRDefault="004268D0" w:rsidP="004E1D27">
            <w:pPr>
              <w:pStyle w:val="afb"/>
              <w:spacing w:line="288" w:lineRule="auto"/>
              <w:rPr>
                <w:sz w:val="20"/>
              </w:rPr>
            </w:pPr>
            <w:r w:rsidRPr="00B62A56">
              <w:rPr>
                <w:sz w:val="20"/>
              </w:rPr>
              <w:t xml:space="preserve">Название организации-пользователя </w:t>
            </w:r>
            <w:r>
              <w:rPr>
                <w:sz w:val="20"/>
              </w:rPr>
              <w:t>ПО</w:t>
            </w:r>
            <w:r w:rsidRPr="00B62A56">
              <w:rPr>
                <w:sz w:val="20"/>
              </w:rPr>
              <w:t>, указанной в лицензии</w:t>
            </w:r>
          </w:p>
        </w:tc>
      </w:tr>
      <w:tr w:rsidR="004268D0" w:rsidRPr="00C36136" w14:paraId="3F5A851F" w14:textId="77777777" w:rsidTr="004268D0">
        <w:tc>
          <w:tcPr>
            <w:tcW w:w="1800" w:type="dxa"/>
            <w:shd w:val="clear" w:color="auto" w:fill="BFBFBF" w:themeFill="background1" w:themeFillShade="BF"/>
          </w:tcPr>
          <w:p w14:paraId="42D8F4FE" w14:textId="77777777" w:rsidR="004268D0" w:rsidRDefault="004268D0" w:rsidP="004E1D27">
            <w:pPr>
              <w:pStyle w:val="afb"/>
              <w:spacing w:line="28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Тема:</w:t>
            </w:r>
          </w:p>
        </w:tc>
        <w:tc>
          <w:tcPr>
            <w:tcW w:w="8100" w:type="dxa"/>
            <w:gridSpan w:val="4"/>
          </w:tcPr>
          <w:p w14:paraId="183B8B45" w14:textId="77777777" w:rsidR="004268D0" w:rsidRPr="00B62A56" w:rsidRDefault="004268D0" w:rsidP="004E1D27">
            <w:pPr>
              <w:pStyle w:val="afb"/>
              <w:spacing w:line="288" w:lineRule="auto"/>
              <w:rPr>
                <w:sz w:val="20"/>
              </w:rPr>
            </w:pPr>
            <w:r w:rsidRPr="00B62A56">
              <w:rPr>
                <w:sz w:val="20"/>
              </w:rPr>
              <w:t>Краткая формулировка Вашего вопроса</w:t>
            </w:r>
          </w:p>
        </w:tc>
      </w:tr>
      <w:tr w:rsidR="004268D0" w:rsidRPr="00C36136" w14:paraId="1917F336" w14:textId="77777777" w:rsidTr="004268D0">
        <w:tc>
          <w:tcPr>
            <w:tcW w:w="1800" w:type="dxa"/>
            <w:shd w:val="clear" w:color="auto" w:fill="BFBFBF" w:themeFill="background1" w:themeFillShade="BF"/>
          </w:tcPr>
          <w:p w14:paraId="0EB1D2CD" w14:textId="77777777" w:rsidR="004268D0" w:rsidRDefault="004268D0" w:rsidP="004E1D27">
            <w:pPr>
              <w:pStyle w:val="afb"/>
              <w:spacing w:line="28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Инициатор:</w:t>
            </w:r>
          </w:p>
        </w:tc>
        <w:tc>
          <w:tcPr>
            <w:tcW w:w="3600" w:type="dxa"/>
            <w:gridSpan w:val="2"/>
          </w:tcPr>
          <w:p w14:paraId="56F0C276" w14:textId="77777777" w:rsidR="004268D0" w:rsidRPr="00B62A56" w:rsidRDefault="004268D0" w:rsidP="004E1D27">
            <w:pPr>
              <w:pStyle w:val="afb"/>
              <w:spacing w:line="288" w:lineRule="auto"/>
              <w:rPr>
                <w:sz w:val="20"/>
              </w:rPr>
            </w:pPr>
            <w:r w:rsidRPr="00B62A56">
              <w:rPr>
                <w:sz w:val="20"/>
              </w:rPr>
              <w:t>Ф.И.О. уполномоченного лица организации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14:paraId="6D610759" w14:textId="77777777" w:rsidR="004268D0" w:rsidRDefault="004268D0" w:rsidP="004E1D27">
            <w:pPr>
              <w:pStyle w:val="afb"/>
              <w:spacing w:line="28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Дата составления:</w:t>
            </w:r>
          </w:p>
        </w:tc>
        <w:tc>
          <w:tcPr>
            <w:tcW w:w="2700" w:type="dxa"/>
          </w:tcPr>
          <w:p w14:paraId="3E63E368" w14:textId="77777777" w:rsidR="004268D0" w:rsidRPr="00B62A56" w:rsidRDefault="004268D0" w:rsidP="004E1D27">
            <w:pPr>
              <w:pStyle w:val="afb"/>
              <w:spacing w:line="288" w:lineRule="auto"/>
              <w:rPr>
                <w:sz w:val="20"/>
              </w:rPr>
            </w:pPr>
            <w:r w:rsidRPr="00B62A56">
              <w:rPr>
                <w:sz w:val="20"/>
              </w:rPr>
              <w:t>Дата</w:t>
            </w:r>
          </w:p>
        </w:tc>
      </w:tr>
      <w:tr w:rsidR="004268D0" w:rsidRPr="00C36136" w14:paraId="4807227C" w14:textId="77777777" w:rsidTr="004268D0">
        <w:tc>
          <w:tcPr>
            <w:tcW w:w="1800" w:type="dxa"/>
            <w:shd w:val="clear" w:color="auto" w:fill="BFBFBF" w:themeFill="background1" w:themeFillShade="BF"/>
          </w:tcPr>
          <w:p w14:paraId="46DA1DB5" w14:textId="77777777" w:rsidR="004268D0" w:rsidRDefault="004268D0" w:rsidP="004E1D27">
            <w:pPr>
              <w:pStyle w:val="afb"/>
              <w:spacing w:line="28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E-</w:t>
            </w:r>
            <w:proofErr w:type="spellStart"/>
            <w:r>
              <w:rPr>
                <w:b/>
                <w:sz w:val="20"/>
              </w:rPr>
              <w:t>mail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3600" w:type="dxa"/>
            <w:gridSpan w:val="2"/>
          </w:tcPr>
          <w:p w14:paraId="38B28059" w14:textId="77777777" w:rsidR="004268D0" w:rsidRPr="00B62A56" w:rsidRDefault="004268D0" w:rsidP="004E1D27">
            <w:pPr>
              <w:pStyle w:val="afb"/>
              <w:spacing w:line="288" w:lineRule="auto"/>
              <w:rPr>
                <w:sz w:val="20"/>
              </w:rPr>
            </w:pPr>
            <w:r w:rsidRPr="00B62A56">
              <w:rPr>
                <w:sz w:val="20"/>
              </w:rPr>
              <w:t>E-</w:t>
            </w:r>
            <w:proofErr w:type="spellStart"/>
            <w:r w:rsidRPr="00B62A56">
              <w:rPr>
                <w:sz w:val="20"/>
              </w:rPr>
              <w:t>mail</w:t>
            </w:r>
            <w:proofErr w:type="spellEnd"/>
            <w:r w:rsidRPr="00B62A56">
              <w:rPr>
                <w:sz w:val="20"/>
              </w:rPr>
              <w:t xml:space="preserve"> уполномоченного лица организации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14:paraId="32F296C6" w14:textId="77777777" w:rsidR="004268D0" w:rsidRDefault="004268D0" w:rsidP="004E1D27">
            <w:pPr>
              <w:pStyle w:val="afb"/>
              <w:spacing w:line="28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Телефон:</w:t>
            </w:r>
          </w:p>
        </w:tc>
        <w:tc>
          <w:tcPr>
            <w:tcW w:w="2700" w:type="dxa"/>
          </w:tcPr>
          <w:p w14:paraId="1F8EE580" w14:textId="77777777" w:rsidR="004268D0" w:rsidRPr="00B62A56" w:rsidRDefault="004268D0" w:rsidP="004E1D27">
            <w:pPr>
              <w:pStyle w:val="afb"/>
              <w:spacing w:line="288" w:lineRule="auto"/>
              <w:rPr>
                <w:sz w:val="20"/>
              </w:rPr>
            </w:pPr>
            <w:r w:rsidRPr="00B62A56">
              <w:rPr>
                <w:sz w:val="20"/>
              </w:rPr>
              <w:t>Телефон уполномоченного лица организации</w:t>
            </w:r>
          </w:p>
        </w:tc>
      </w:tr>
      <w:tr w:rsidR="004268D0" w:rsidRPr="00C36136" w14:paraId="28743816" w14:textId="77777777" w:rsidTr="00AD6D33">
        <w:tc>
          <w:tcPr>
            <w:tcW w:w="3600" w:type="dxa"/>
            <w:gridSpan w:val="2"/>
            <w:shd w:val="clear" w:color="auto" w:fill="BFBFBF" w:themeFill="background1" w:themeFillShade="BF"/>
          </w:tcPr>
          <w:p w14:paraId="54C2D7B9" w14:textId="77777777" w:rsidR="004268D0" w:rsidRDefault="004268D0" w:rsidP="004E1D27">
            <w:pPr>
              <w:pStyle w:val="afb"/>
              <w:spacing w:line="28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Номер договора технической поддержки:</w:t>
            </w:r>
          </w:p>
        </w:tc>
        <w:tc>
          <w:tcPr>
            <w:tcW w:w="6300" w:type="dxa"/>
            <w:gridSpan w:val="3"/>
          </w:tcPr>
          <w:p w14:paraId="6F0B882E" w14:textId="0D4A8DE4" w:rsidR="004268D0" w:rsidRDefault="004268D0" w:rsidP="004E1D27">
            <w:pPr>
              <w:pStyle w:val="afb"/>
              <w:spacing w:line="28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</w:tr>
    </w:tbl>
    <w:p w14:paraId="0D9862B6" w14:textId="77777777" w:rsidR="004268D0" w:rsidRDefault="004268D0" w:rsidP="004268D0">
      <w:pPr>
        <w:pStyle w:val="afb"/>
        <w:jc w:val="center"/>
        <w:rPr>
          <w:b/>
          <w:sz w:val="20"/>
        </w:rPr>
      </w:pPr>
    </w:p>
    <w:p w14:paraId="2A0F94DE" w14:textId="77777777" w:rsidR="004268D0" w:rsidRDefault="004268D0" w:rsidP="004268D0">
      <w:pPr>
        <w:pStyle w:val="afb"/>
        <w:jc w:val="center"/>
        <w:rPr>
          <w:b/>
          <w:sz w:val="20"/>
        </w:rPr>
      </w:pPr>
      <w:r>
        <w:rPr>
          <w:b/>
          <w:sz w:val="20"/>
        </w:rPr>
        <w:t>Описание доработки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4268D0" w:rsidRPr="00C36136" w14:paraId="451BAF5C" w14:textId="77777777" w:rsidTr="004E1D27">
        <w:trPr>
          <w:trHeight w:val="519"/>
        </w:trPr>
        <w:tc>
          <w:tcPr>
            <w:tcW w:w="9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EDDB1" w14:textId="77777777" w:rsidR="004268D0" w:rsidRPr="00600D97" w:rsidRDefault="004268D0" w:rsidP="004E1D27">
            <w:pPr>
              <w:pStyle w:val="afb"/>
              <w:rPr>
                <w:rFonts w:ascii="Arial" w:hAnsi="Arial"/>
                <w:sz w:val="20"/>
              </w:rPr>
            </w:pPr>
            <w:r>
              <w:rPr>
                <w:sz w:val="20"/>
              </w:rPr>
              <w:t xml:space="preserve">Подробное описание необходимых изменений и доработок Системы, включая </w:t>
            </w:r>
            <w:proofErr w:type="spellStart"/>
            <w:r>
              <w:rPr>
                <w:sz w:val="20"/>
              </w:rPr>
              <w:t>демо</w:t>
            </w:r>
            <w:proofErr w:type="spellEnd"/>
            <w:r>
              <w:rPr>
                <w:sz w:val="20"/>
              </w:rPr>
              <w:t xml:space="preserve">-пример в </w:t>
            </w:r>
            <w:r>
              <w:rPr>
                <w:sz w:val="20"/>
                <w:lang w:val="en-US"/>
              </w:rPr>
              <w:t>Excel</w:t>
            </w:r>
            <w:r w:rsidRPr="00600D97">
              <w:rPr>
                <w:sz w:val="20"/>
              </w:rPr>
              <w:t xml:space="preserve"> </w:t>
            </w:r>
            <w:r>
              <w:rPr>
                <w:sz w:val="20"/>
              </w:rPr>
              <w:t>в случае изменения расчетов/</w:t>
            </w:r>
          </w:p>
        </w:tc>
      </w:tr>
    </w:tbl>
    <w:p w14:paraId="52233104" w14:textId="77777777" w:rsidR="004268D0" w:rsidRDefault="004268D0" w:rsidP="004268D0">
      <w:pPr>
        <w:jc w:val="center"/>
        <w:rPr>
          <w:b/>
          <w:sz w:val="28"/>
        </w:rPr>
      </w:pPr>
    </w:p>
    <w:p w14:paraId="2B1C4311" w14:textId="6310EC1C" w:rsidR="004268D0" w:rsidRDefault="004268D0">
      <w:pPr>
        <w:rPr>
          <w:b/>
          <w:sz w:val="28"/>
        </w:rPr>
      </w:pPr>
      <w:r>
        <w:rPr>
          <w:b/>
          <w:sz w:val="28"/>
        </w:rPr>
        <w:br w:type="page"/>
      </w:r>
    </w:p>
    <w:p w14:paraId="699CB4B6" w14:textId="77777777" w:rsidR="004268D0" w:rsidRDefault="004268D0" w:rsidP="004268D0">
      <w:pPr>
        <w:jc w:val="center"/>
        <w:rPr>
          <w:b/>
          <w:sz w:val="28"/>
        </w:rPr>
      </w:pPr>
    </w:p>
    <w:p w14:paraId="088EBFAE" w14:textId="77777777" w:rsidR="005577C3" w:rsidRPr="002E2D86" w:rsidRDefault="005577C3" w:rsidP="005577C3">
      <w:pPr>
        <w:pStyle w:val="11"/>
        <w:ind w:left="792"/>
        <w:jc w:val="right"/>
        <w:rPr>
          <w:b/>
          <w:bCs/>
          <w:sz w:val="22"/>
          <w:szCs w:val="22"/>
        </w:rPr>
      </w:pPr>
      <w:r w:rsidRPr="002E2D86">
        <w:rPr>
          <w:b/>
          <w:bCs/>
          <w:sz w:val="22"/>
          <w:szCs w:val="22"/>
        </w:rPr>
        <w:t>Приложение № 2</w:t>
      </w:r>
    </w:p>
    <w:p w14:paraId="088EC007" w14:textId="77777777" w:rsidR="00031DD4" w:rsidRPr="002E2D86" w:rsidRDefault="00031DD4" w:rsidP="0079425D">
      <w:pPr>
        <w:jc w:val="right"/>
        <w:rPr>
          <w:b/>
          <w:sz w:val="24"/>
          <w:szCs w:val="24"/>
        </w:rPr>
      </w:pPr>
    </w:p>
    <w:p w14:paraId="0B92FC90" w14:textId="77777777" w:rsidR="004268D0" w:rsidRDefault="004268D0" w:rsidP="004268D0">
      <w:pPr>
        <w:pStyle w:val="af7"/>
        <w:rPr>
          <w:sz w:val="28"/>
          <w:szCs w:val="28"/>
        </w:rPr>
      </w:pPr>
      <w:r>
        <w:rPr>
          <w:sz w:val="28"/>
          <w:szCs w:val="28"/>
        </w:rPr>
        <w:t>Форма Отчета о трудозатратах Исполнителя</w:t>
      </w:r>
    </w:p>
    <w:p w14:paraId="20EFCB79" w14:textId="77777777" w:rsidR="004268D0" w:rsidRDefault="004268D0" w:rsidP="004268D0">
      <w:pPr>
        <w:pStyle w:val="af7"/>
        <w:rPr>
          <w:sz w:val="28"/>
          <w:szCs w:val="28"/>
        </w:rPr>
      </w:pPr>
      <w:r w:rsidRPr="006D30B5">
        <w:rPr>
          <w:sz w:val="28"/>
          <w:szCs w:val="28"/>
        </w:rPr>
        <w:t>ОТЧЕТ О ТРУДОЗАТРАТАХ ИСПОЛНИТЕЛЯ</w:t>
      </w:r>
    </w:p>
    <w:p w14:paraId="2A5DAC69" w14:textId="77777777" w:rsidR="004268D0" w:rsidRDefault="004268D0" w:rsidP="004268D0">
      <w:pPr>
        <w:pStyle w:val="af7"/>
        <w:rPr>
          <w:sz w:val="28"/>
          <w:szCs w:val="28"/>
        </w:rPr>
      </w:pPr>
      <w:r>
        <w:rPr>
          <w:sz w:val="28"/>
          <w:szCs w:val="28"/>
        </w:rPr>
        <w:t xml:space="preserve">по Договору </w:t>
      </w:r>
      <w:r w:rsidRPr="00BE65CD">
        <w:rPr>
          <w:sz w:val="28"/>
          <w:szCs w:val="28"/>
        </w:rPr>
        <w:t xml:space="preserve">№ </w:t>
      </w:r>
      <w:r w:rsidRPr="00B67BAF">
        <w:rPr>
          <w:sz w:val="28"/>
          <w:szCs w:val="28"/>
        </w:rPr>
        <w:t>P/V-</w:t>
      </w:r>
      <w:r>
        <w:rPr>
          <w:sz w:val="28"/>
          <w:szCs w:val="28"/>
        </w:rPr>
        <w:t xml:space="preserve"> от «» ___________ 201 г.</w:t>
      </w:r>
    </w:p>
    <w:p w14:paraId="66AC0E9C" w14:textId="77777777" w:rsidR="004268D0" w:rsidRDefault="004268D0" w:rsidP="004268D0">
      <w:pPr>
        <w:pStyle w:val="af7"/>
        <w:rPr>
          <w:sz w:val="28"/>
          <w:szCs w:val="28"/>
        </w:rPr>
      </w:pPr>
      <w:r w:rsidRPr="006D30B5">
        <w:rPr>
          <w:sz w:val="28"/>
          <w:szCs w:val="28"/>
        </w:rPr>
        <w:t>за период с «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_</w:t>
      </w:r>
      <w:r w:rsidRPr="006D30B5">
        <w:rPr>
          <w:sz w:val="28"/>
          <w:szCs w:val="28"/>
        </w:rPr>
        <w:t xml:space="preserve"> »</w:t>
      </w:r>
      <w:proofErr w:type="gramEnd"/>
      <w:r w:rsidRPr="006D30B5">
        <w:rPr>
          <w:sz w:val="28"/>
          <w:szCs w:val="28"/>
        </w:rPr>
        <w:t>_</w:t>
      </w:r>
      <w:r w:rsidRPr="001928C0">
        <w:rPr>
          <w:sz w:val="28"/>
          <w:szCs w:val="28"/>
        </w:rPr>
        <w:t>_____</w:t>
      </w:r>
      <w:r w:rsidRPr="006D30B5">
        <w:rPr>
          <w:sz w:val="28"/>
          <w:szCs w:val="28"/>
        </w:rPr>
        <w:t>____ 20</w:t>
      </w:r>
      <w:r>
        <w:rPr>
          <w:sz w:val="28"/>
          <w:szCs w:val="28"/>
        </w:rPr>
        <w:t>1_</w:t>
      </w:r>
      <w:r w:rsidRPr="008D428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6D30B5">
        <w:rPr>
          <w:sz w:val="28"/>
          <w:szCs w:val="28"/>
        </w:rPr>
        <w:t xml:space="preserve">  по «</w:t>
      </w:r>
      <w:r>
        <w:rPr>
          <w:sz w:val="28"/>
          <w:szCs w:val="28"/>
        </w:rPr>
        <w:t>___</w:t>
      </w:r>
      <w:proofErr w:type="gramStart"/>
      <w:r>
        <w:rPr>
          <w:sz w:val="28"/>
          <w:szCs w:val="28"/>
        </w:rPr>
        <w:t>_</w:t>
      </w:r>
      <w:r w:rsidRPr="006D30B5">
        <w:rPr>
          <w:sz w:val="28"/>
          <w:szCs w:val="28"/>
        </w:rPr>
        <w:t>»_</w:t>
      </w:r>
      <w:proofErr w:type="gramEnd"/>
      <w:r w:rsidRPr="006D30B5">
        <w:rPr>
          <w:sz w:val="28"/>
          <w:szCs w:val="28"/>
        </w:rPr>
        <w:t>__</w:t>
      </w:r>
      <w:r w:rsidRPr="001928C0">
        <w:rPr>
          <w:sz w:val="28"/>
          <w:szCs w:val="28"/>
        </w:rPr>
        <w:t>____</w:t>
      </w:r>
      <w:r w:rsidRPr="006D30B5">
        <w:rPr>
          <w:sz w:val="28"/>
          <w:szCs w:val="28"/>
        </w:rPr>
        <w:t>__ 20</w:t>
      </w:r>
      <w:r w:rsidRPr="008D428A">
        <w:rPr>
          <w:sz w:val="28"/>
          <w:szCs w:val="28"/>
        </w:rPr>
        <w:t>1</w:t>
      </w:r>
      <w:r>
        <w:rPr>
          <w:sz w:val="28"/>
          <w:szCs w:val="28"/>
        </w:rPr>
        <w:t>_ г.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1921"/>
        <w:gridCol w:w="1718"/>
        <w:gridCol w:w="3071"/>
        <w:gridCol w:w="51"/>
        <w:gridCol w:w="2217"/>
        <w:gridCol w:w="51"/>
      </w:tblGrid>
      <w:tr w:rsidR="00B23148" w14:paraId="0B2555BF" w14:textId="77777777" w:rsidTr="00B23148">
        <w:trPr>
          <w:gridAfter w:val="1"/>
          <w:wAfter w:w="51" w:type="dxa"/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shd w:val="clear" w:color="auto" w:fill="BFBFBF" w:themeFill="background1" w:themeFillShade="BF"/>
          </w:tcPr>
          <w:p w14:paraId="71B96809" w14:textId="77777777" w:rsidR="00B23148" w:rsidRPr="0036445F" w:rsidRDefault="00B23148" w:rsidP="004E1D27">
            <w:pPr>
              <w:pStyle w:val="afa"/>
            </w:pPr>
            <w:r w:rsidRPr="001E0B1E">
              <w:rPr>
                <w:lang w:val="en-US"/>
              </w:rPr>
              <w:t>ID</w:t>
            </w:r>
            <w:r w:rsidRPr="0036445F">
              <w:t xml:space="preserve"> </w:t>
            </w:r>
            <w:r>
              <w:t>запроса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shd w:val="clear" w:color="auto" w:fill="BFBFBF" w:themeFill="background1" w:themeFillShade="BF"/>
          </w:tcPr>
          <w:p w14:paraId="70D91AA7" w14:textId="77777777" w:rsidR="00B23148" w:rsidRDefault="00B23148" w:rsidP="004E1D27">
            <w:pPr>
              <w:pStyle w:val="afa"/>
            </w:pPr>
            <w:r>
              <w:t>Дата поступления обращения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shd w:val="clear" w:color="auto" w:fill="BFBFBF" w:themeFill="background1" w:themeFillShade="BF"/>
          </w:tcPr>
          <w:p w14:paraId="53E05C66" w14:textId="77777777" w:rsidR="00B23148" w:rsidRDefault="00B23148" w:rsidP="004E1D27">
            <w:pPr>
              <w:pStyle w:val="afa"/>
            </w:pPr>
            <w:r>
              <w:t>Дата завершения работ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shd w:val="clear" w:color="auto" w:fill="BFBFBF" w:themeFill="background1" w:themeFillShade="BF"/>
          </w:tcPr>
          <w:p w14:paraId="432EC862" w14:textId="77777777" w:rsidR="00B23148" w:rsidRDefault="00B23148" w:rsidP="004E1D27">
            <w:pPr>
              <w:pStyle w:val="afa"/>
            </w:pPr>
            <w:r>
              <w:t>Описание работ (кратко)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shd w:val="clear" w:color="auto" w:fill="BFBFBF" w:themeFill="background1" w:themeFillShade="BF"/>
          </w:tcPr>
          <w:p w14:paraId="74CA2CCB" w14:textId="77777777" w:rsidR="00B23148" w:rsidRDefault="00B23148" w:rsidP="004E1D27">
            <w:pPr>
              <w:pStyle w:val="afa"/>
            </w:pPr>
            <w:r>
              <w:t>Трудозатраты Исполнителя (ч/часов)</w:t>
            </w:r>
          </w:p>
        </w:tc>
      </w:tr>
      <w:tr w:rsidR="00B23148" w14:paraId="73B48D06" w14:textId="77777777" w:rsidTr="00B23148">
        <w:trPr>
          <w:gridAfter w:val="1"/>
          <w:wAfter w:w="51" w:type="dxa"/>
          <w:jc w:val="center"/>
        </w:trPr>
        <w:tc>
          <w:tcPr>
            <w:tcW w:w="1351" w:type="dxa"/>
          </w:tcPr>
          <w:p w14:paraId="32572660" w14:textId="77777777" w:rsidR="00B23148" w:rsidRDefault="00B23148" w:rsidP="004E1D27">
            <w:pPr>
              <w:pStyle w:val="afc"/>
            </w:pPr>
          </w:p>
        </w:tc>
        <w:tc>
          <w:tcPr>
            <w:tcW w:w="1921" w:type="dxa"/>
          </w:tcPr>
          <w:p w14:paraId="54680E3C" w14:textId="77777777" w:rsidR="00B23148" w:rsidRDefault="00B23148" w:rsidP="004E1D27">
            <w:pPr>
              <w:pStyle w:val="afc"/>
            </w:pPr>
          </w:p>
        </w:tc>
        <w:tc>
          <w:tcPr>
            <w:tcW w:w="1718" w:type="dxa"/>
          </w:tcPr>
          <w:p w14:paraId="36F6FA13" w14:textId="77777777" w:rsidR="00B23148" w:rsidRDefault="00B23148" w:rsidP="004E1D27">
            <w:pPr>
              <w:pStyle w:val="afc"/>
            </w:pPr>
          </w:p>
        </w:tc>
        <w:tc>
          <w:tcPr>
            <w:tcW w:w="3071" w:type="dxa"/>
          </w:tcPr>
          <w:p w14:paraId="486C22B4" w14:textId="77777777" w:rsidR="00B23148" w:rsidRDefault="00B23148" w:rsidP="004E1D27">
            <w:pPr>
              <w:pStyle w:val="afc"/>
            </w:pPr>
          </w:p>
        </w:tc>
        <w:tc>
          <w:tcPr>
            <w:tcW w:w="2268" w:type="dxa"/>
            <w:gridSpan w:val="2"/>
          </w:tcPr>
          <w:p w14:paraId="777C3971" w14:textId="77777777" w:rsidR="00B23148" w:rsidRDefault="00B23148" w:rsidP="004E1D27">
            <w:pPr>
              <w:pStyle w:val="afc"/>
            </w:pPr>
          </w:p>
        </w:tc>
      </w:tr>
      <w:tr w:rsidR="00B23148" w14:paraId="051509E1" w14:textId="77777777" w:rsidTr="00B23148">
        <w:trPr>
          <w:gridAfter w:val="1"/>
          <w:wAfter w:w="51" w:type="dxa"/>
          <w:jc w:val="center"/>
        </w:trPr>
        <w:tc>
          <w:tcPr>
            <w:tcW w:w="1351" w:type="dxa"/>
          </w:tcPr>
          <w:p w14:paraId="70930B73" w14:textId="77777777" w:rsidR="00B23148" w:rsidRDefault="00B23148" w:rsidP="004E1D27">
            <w:pPr>
              <w:pStyle w:val="afc"/>
            </w:pPr>
          </w:p>
        </w:tc>
        <w:tc>
          <w:tcPr>
            <w:tcW w:w="1921" w:type="dxa"/>
          </w:tcPr>
          <w:p w14:paraId="542B26C0" w14:textId="77777777" w:rsidR="00B23148" w:rsidRDefault="00B23148" w:rsidP="004E1D27">
            <w:pPr>
              <w:pStyle w:val="afc"/>
            </w:pPr>
          </w:p>
        </w:tc>
        <w:tc>
          <w:tcPr>
            <w:tcW w:w="1718" w:type="dxa"/>
          </w:tcPr>
          <w:p w14:paraId="167A63DA" w14:textId="77777777" w:rsidR="00B23148" w:rsidRDefault="00B23148" w:rsidP="004E1D27">
            <w:pPr>
              <w:pStyle w:val="afc"/>
            </w:pPr>
          </w:p>
        </w:tc>
        <w:tc>
          <w:tcPr>
            <w:tcW w:w="3071" w:type="dxa"/>
          </w:tcPr>
          <w:p w14:paraId="15C44DA6" w14:textId="77777777" w:rsidR="00B23148" w:rsidRDefault="00B23148" w:rsidP="004E1D27">
            <w:pPr>
              <w:pStyle w:val="afc"/>
            </w:pPr>
          </w:p>
        </w:tc>
        <w:tc>
          <w:tcPr>
            <w:tcW w:w="2268" w:type="dxa"/>
            <w:gridSpan w:val="2"/>
          </w:tcPr>
          <w:p w14:paraId="26E39D44" w14:textId="77777777" w:rsidR="00B23148" w:rsidRDefault="00B23148" w:rsidP="004E1D27">
            <w:pPr>
              <w:pStyle w:val="afc"/>
            </w:pPr>
          </w:p>
        </w:tc>
      </w:tr>
      <w:tr w:rsidR="00B23148" w14:paraId="7B4C89B9" w14:textId="77777777" w:rsidTr="00B23148">
        <w:trPr>
          <w:gridAfter w:val="1"/>
          <w:wAfter w:w="51" w:type="dxa"/>
          <w:jc w:val="center"/>
        </w:trPr>
        <w:tc>
          <w:tcPr>
            <w:tcW w:w="1351" w:type="dxa"/>
          </w:tcPr>
          <w:p w14:paraId="1328BDDB" w14:textId="77777777" w:rsidR="00B23148" w:rsidRDefault="00B23148" w:rsidP="004E1D27">
            <w:pPr>
              <w:pStyle w:val="afc"/>
            </w:pPr>
          </w:p>
        </w:tc>
        <w:tc>
          <w:tcPr>
            <w:tcW w:w="1921" w:type="dxa"/>
          </w:tcPr>
          <w:p w14:paraId="1D08281E" w14:textId="77777777" w:rsidR="00B23148" w:rsidRDefault="00B23148" w:rsidP="004E1D27">
            <w:pPr>
              <w:pStyle w:val="afc"/>
            </w:pPr>
          </w:p>
        </w:tc>
        <w:tc>
          <w:tcPr>
            <w:tcW w:w="1718" w:type="dxa"/>
          </w:tcPr>
          <w:p w14:paraId="5CF7CB28" w14:textId="77777777" w:rsidR="00B23148" w:rsidRDefault="00B23148" w:rsidP="004E1D27">
            <w:pPr>
              <w:pStyle w:val="afc"/>
            </w:pPr>
          </w:p>
        </w:tc>
        <w:tc>
          <w:tcPr>
            <w:tcW w:w="3071" w:type="dxa"/>
          </w:tcPr>
          <w:p w14:paraId="242B69C2" w14:textId="77777777" w:rsidR="00B23148" w:rsidRDefault="00B23148" w:rsidP="004E1D27">
            <w:pPr>
              <w:pStyle w:val="afc"/>
            </w:pPr>
          </w:p>
        </w:tc>
        <w:tc>
          <w:tcPr>
            <w:tcW w:w="2268" w:type="dxa"/>
            <w:gridSpan w:val="2"/>
          </w:tcPr>
          <w:p w14:paraId="30850CE5" w14:textId="77777777" w:rsidR="00B23148" w:rsidRDefault="00B23148" w:rsidP="004E1D27">
            <w:pPr>
              <w:pStyle w:val="afc"/>
            </w:pPr>
          </w:p>
        </w:tc>
      </w:tr>
      <w:tr w:rsidR="00B23148" w14:paraId="6F170A4B" w14:textId="77777777" w:rsidTr="00B23148">
        <w:trPr>
          <w:gridAfter w:val="1"/>
          <w:wAfter w:w="51" w:type="dxa"/>
          <w:jc w:val="center"/>
        </w:trPr>
        <w:tc>
          <w:tcPr>
            <w:tcW w:w="1351" w:type="dxa"/>
          </w:tcPr>
          <w:p w14:paraId="424C8AEC" w14:textId="77777777" w:rsidR="00B23148" w:rsidRDefault="00B23148" w:rsidP="004E1D27">
            <w:pPr>
              <w:pStyle w:val="afc"/>
            </w:pPr>
          </w:p>
        </w:tc>
        <w:tc>
          <w:tcPr>
            <w:tcW w:w="1921" w:type="dxa"/>
          </w:tcPr>
          <w:p w14:paraId="0D7A5E39" w14:textId="77777777" w:rsidR="00B23148" w:rsidRDefault="00B23148" w:rsidP="004E1D27">
            <w:pPr>
              <w:pStyle w:val="afc"/>
            </w:pPr>
          </w:p>
        </w:tc>
        <w:tc>
          <w:tcPr>
            <w:tcW w:w="1718" w:type="dxa"/>
          </w:tcPr>
          <w:p w14:paraId="2A7D660F" w14:textId="77777777" w:rsidR="00B23148" w:rsidRDefault="00B23148" w:rsidP="004E1D27">
            <w:pPr>
              <w:pStyle w:val="afc"/>
            </w:pPr>
          </w:p>
        </w:tc>
        <w:tc>
          <w:tcPr>
            <w:tcW w:w="3071" w:type="dxa"/>
          </w:tcPr>
          <w:p w14:paraId="3430400B" w14:textId="77777777" w:rsidR="00B23148" w:rsidRDefault="00B23148" w:rsidP="004E1D27">
            <w:pPr>
              <w:pStyle w:val="afc"/>
            </w:pPr>
          </w:p>
        </w:tc>
        <w:tc>
          <w:tcPr>
            <w:tcW w:w="2268" w:type="dxa"/>
            <w:gridSpan w:val="2"/>
          </w:tcPr>
          <w:p w14:paraId="3A15BD97" w14:textId="77777777" w:rsidR="00B23148" w:rsidRDefault="00B23148" w:rsidP="004E1D27">
            <w:pPr>
              <w:pStyle w:val="afc"/>
            </w:pPr>
          </w:p>
        </w:tc>
      </w:tr>
      <w:tr w:rsidR="004268D0" w14:paraId="7B2EA935" w14:textId="77777777" w:rsidTr="00B23148">
        <w:trPr>
          <w:jc w:val="center"/>
        </w:trPr>
        <w:tc>
          <w:tcPr>
            <w:tcW w:w="8112" w:type="dxa"/>
            <w:gridSpan w:val="5"/>
          </w:tcPr>
          <w:p w14:paraId="61F2C12D" w14:textId="77777777" w:rsidR="004268D0" w:rsidRDefault="004268D0" w:rsidP="004E1D27">
            <w:pPr>
              <w:pStyle w:val="afc"/>
            </w:pPr>
            <w:r w:rsidRPr="002E5E11">
              <w:rPr>
                <w:b/>
              </w:rPr>
              <w:t xml:space="preserve">Итого трудозатраты Исполнителя по настоящему </w:t>
            </w:r>
            <w:proofErr w:type="gramStart"/>
            <w:r w:rsidRPr="002E5E11">
              <w:rPr>
                <w:b/>
              </w:rPr>
              <w:t>Отчету  за</w:t>
            </w:r>
            <w:proofErr w:type="gramEnd"/>
            <w:r w:rsidRPr="002E5E11">
              <w:rPr>
                <w:b/>
              </w:rPr>
              <w:t xml:space="preserve"> период с «__»________</w:t>
            </w:r>
            <w:r>
              <w:rPr>
                <w:b/>
              </w:rPr>
              <w:t>__</w:t>
            </w:r>
            <w:r w:rsidRPr="002E5E11">
              <w:rPr>
                <w:b/>
              </w:rPr>
              <w:t>201</w:t>
            </w:r>
            <w:r>
              <w:rPr>
                <w:b/>
              </w:rPr>
              <w:t>_</w:t>
            </w:r>
            <w:r w:rsidRPr="002E5E11">
              <w:rPr>
                <w:b/>
              </w:rPr>
              <w:t xml:space="preserve"> г. по «__»________ 201_ г.</w:t>
            </w:r>
          </w:p>
        </w:tc>
        <w:tc>
          <w:tcPr>
            <w:tcW w:w="2268" w:type="dxa"/>
            <w:gridSpan w:val="2"/>
          </w:tcPr>
          <w:p w14:paraId="38E9C4C6" w14:textId="77777777" w:rsidR="004268D0" w:rsidRDefault="004268D0" w:rsidP="004E1D27">
            <w:pPr>
              <w:pStyle w:val="afc"/>
            </w:pPr>
          </w:p>
        </w:tc>
      </w:tr>
    </w:tbl>
    <w:p w14:paraId="3257D2F3" w14:textId="77777777" w:rsidR="007A7F91" w:rsidRDefault="007A7F9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088EC00A" w14:textId="5ADB83B0" w:rsidR="00A417DF" w:rsidRPr="002E2D86" w:rsidRDefault="00A417DF" w:rsidP="0079425D">
      <w:pPr>
        <w:jc w:val="right"/>
        <w:rPr>
          <w:b/>
          <w:sz w:val="24"/>
          <w:szCs w:val="24"/>
        </w:rPr>
      </w:pPr>
      <w:r w:rsidRPr="002E2D86">
        <w:rPr>
          <w:b/>
          <w:sz w:val="24"/>
          <w:szCs w:val="24"/>
        </w:rPr>
        <w:t>Приложение № 3</w:t>
      </w:r>
    </w:p>
    <w:p w14:paraId="088EC00B" w14:textId="77777777" w:rsidR="00A417DF" w:rsidRPr="002E2D86" w:rsidRDefault="00A417DF" w:rsidP="0079425D">
      <w:pPr>
        <w:jc w:val="right"/>
        <w:rPr>
          <w:b/>
          <w:sz w:val="24"/>
          <w:szCs w:val="24"/>
        </w:rPr>
      </w:pPr>
      <w:r w:rsidRPr="002E2D86">
        <w:rPr>
          <w:b/>
          <w:sz w:val="24"/>
          <w:szCs w:val="24"/>
        </w:rPr>
        <w:t>к Приложению №3</w:t>
      </w:r>
    </w:p>
    <w:p w14:paraId="088EC00C" w14:textId="77777777" w:rsidR="00A417DF" w:rsidRPr="002E2D86" w:rsidRDefault="00A417DF" w:rsidP="00A417DF">
      <w:pPr>
        <w:spacing w:before="120" w:after="120"/>
        <w:jc w:val="right"/>
        <w:rPr>
          <w:b/>
          <w:sz w:val="24"/>
          <w:szCs w:val="24"/>
        </w:rPr>
      </w:pPr>
      <w:r w:rsidRPr="002E2D86">
        <w:rPr>
          <w:b/>
          <w:sz w:val="24"/>
          <w:szCs w:val="24"/>
        </w:rPr>
        <w:t>к Договору № _____</w:t>
      </w:r>
      <w:r w:rsidR="001C2B00" w:rsidRPr="002E2D86">
        <w:rPr>
          <w:b/>
          <w:sz w:val="24"/>
          <w:szCs w:val="24"/>
        </w:rPr>
        <w:t>_______________</w:t>
      </w:r>
      <w:r w:rsidRPr="002E2D86">
        <w:rPr>
          <w:b/>
          <w:sz w:val="24"/>
          <w:szCs w:val="24"/>
        </w:rPr>
        <w:t>_____</w:t>
      </w:r>
      <w:proofErr w:type="gramStart"/>
      <w:r w:rsidRPr="002E2D86">
        <w:rPr>
          <w:b/>
          <w:sz w:val="24"/>
          <w:szCs w:val="24"/>
        </w:rPr>
        <w:t>от  _</w:t>
      </w:r>
      <w:proofErr w:type="gramEnd"/>
      <w:r w:rsidRPr="002E2D86">
        <w:rPr>
          <w:b/>
          <w:sz w:val="24"/>
          <w:szCs w:val="24"/>
        </w:rPr>
        <w:t>____________ г.</w:t>
      </w:r>
    </w:p>
    <w:p w14:paraId="088EC00D" w14:textId="77777777" w:rsidR="00A417DF" w:rsidRPr="002E2D86" w:rsidRDefault="00A417DF" w:rsidP="00A417DF">
      <w:pPr>
        <w:spacing w:before="120" w:after="120"/>
        <w:jc w:val="center"/>
        <w:rPr>
          <w:b/>
          <w:sz w:val="24"/>
          <w:szCs w:val="24"/>
        </w:rPr>
      </w:pPr>
    </w:p>
    <w:p w14:paraId="088EC00E" w14:textId="77777777" w:rsidR="00A417DF" w:rsidRPr="002E2D86" w:rsidRDefault="00C169BD" w:rsidP="00A417DF">
      <w:pPr>
        <w:spacing w:before="120" w:after="120"/>
        <w:jc w:val="center"/>
        <w:rPr>
          <w:i/>
          <w:color w:val="4F81BD"/>
          <w:sz w:val="24"/>
          <w:szCs w:val="24"/>
        </w:rPr>
      </w:pPr>
      <w:r w:rsidRPr="002E2D86">
        <w:rPr>
          <w:b/>
          <w:sz w:val="24"/>
          <w:szCs w:val="24"/>
        </w:rPr>
        <w:t xml:space="preserve">ФОРМА </w:t>
      </w:r>
      <w:r w:rsidR="0079425D" w:rsidRPr="002E2D86">
        <w:rPr>
          <w:b/>
          <w:sz w:val="24"/>
          <w:szCs w:val="24"/>
        </w:rPr>
        <w:t>АКТ</w:t>
      </w:r>
      <w:r w:rsidRPr="002E2D86">
        <w:rPr>
          <w:b/>
          <w:sz w:val="24"/>
          <w:szCs w:val="24"/>
        </w:rPr>
        <w:t>А</w:t>
      </w:r>
      <w:r w:rsidR="0079425D" w:rsidRPr="002E2D86">
        <w:rPr>
          <w:b/>
          <w:sz w:val="24"/>
          <w:szCs w:val="24"/>
        </w:rPr>
        <w:t xml:space="preserve"> СДАЧИ-ПРИЕМКИ ОКАЗАННЫХ УСЛУГ</w:t>
      </w:r>
      <w:r w:rsidR="00A417DF" w:rsidRPr="002E2D86">
        <w:rPr>
          <w:b/>
          <w:sz w:val="24"/>
          <w:szCs w:val="24"/>
        </w:rPr>
        <w:t xml:space="preserve"> </w:t>
      </w:r>
    </w:p>
    <w:p w14:paraId="088EC00F" w14:textId="77777777" w:rsidR="00A417DF" w:rsidRPr="002E2D86" w:rsidRDefault="00A417DF" w:rsidP="00771C39">
      <w:pPr>
        <w:kinsoku w:val="0"/>
        <w:topLinePunct/>
        <w:spacing w:before="60" w:after="60"/>
        <w:jc w:val="center"/>
        <w:rPr>
          <w:b/>
          <w:spacing w:val="-5"/>
          <w:sz w:val="24"/>
          <w:szCs w:val="24"/>
        </w:rPr>
      </w:pPr>
      <w:r w:rsidRPr="002E2D86">
        <w:rPr>
          <w:b/>
          <w:spacing w:val="-5"/>
          <w:sz w:val="24"/>
          <w:szCs w:val="24"/>
        </w:rPr>
        <w:t>по Договору №_________________ от «__</w:t>
      </w:r>
      <w:proofErr w:type="gramStart"/>
      <w:r w:rsidRPr="002E2D86">
        <w:rPr>
          <w:b/>
          <w:spacing w:val="-5"/>
          <w:sz w:val="24"/>
          <w:szCs w:val="24"/>
        </w:rPr>
        <w:t>_»_</w:t>
      </w:r>
      <w:proofErr w:type="gramEnd"/>
      <w:r w:rsidRPr="002E2D86">
        <w:rPr>
          <w:b/>
          <w:spacing w:val="-5"/>
          <w:sz w:val="24"/>
          <w:szCs w:val="24"/>
        </w:rPr>
        <w:t>____________г.</w:t>
      </w:r>
    </w:p>
    <w:p w14:paraId="088EC010" w14:textId="77777777" w:rsidR="00A417DF" w:rsidRPr="002E2D86" w:rsidRDefault="00A417DF" w:rsidP="00A417DF">
      <w:pPr>
        <w:tabs>
          <w:tab w:val="right" w:pos="9639"/>
        </w:tabs>
        <w:spacing w:before="120" w:after="120"/>
        <w:rPr>
          <w:sz w:val="24"/>
          <w:szCs w:val="24"/>
        </w:rPr>
      </w:pPr>
    </w:p>
    <w:p w14:paraId="088EC011" w14:textId="77777777" w:rsidR="00C169BD" w:rsidRPr="002E2D86" w:rsidRDefault="00C169BD" w:rsidP="00A417DF">
      <w:pPr>
        <w:tabs>
          <w:tab w:val="right" w:pos="9639"/>
        </w:tabs>
        <w:spacing w:before="120" w:after="120"/>
        <w:rPr>
          <w:b/>
          <w:sz w:val="24"/>
          <w:szCs w:val="24"/>
        </w:rPr>
      </w:pPr>
      <w:r w:rsidRPr="002E2D86">
        <w:rPr>
          <w:b/>
          <w:sz w:val="24"/>
          <w:szCs w:val="24"/>
        </w:rPr>
        <w:t>Акт № _________ от «___» ________ 20__г.</w:t>
      </w:r>
    </w:p>
    <w:p w14:paraId="088EC012" w14:textId="77777777" w:rsidR="00C169BD" w:rsidRPr="002E2D86" w:rsidRDefault="00C169BD" w:rsidP="00A417DF">
      <w:pPr>
        <w:tabs>
          <w:tab w:val="right" w:pos="9639"/>
        </w:tabs>
        <w:spacing w:before="120" w:after="120"/>
        <w:rPr>
          <w:sz w:val="24"/>
          <w:szCs w:val="24"/>
        </w:rPr>
      </w:pPr>
      <w:r w:rsidRPr="002E2D86">
        <w:rPr>
          <w:sz w:val="24"/>
          <w:szCs w:val="24"/>
        </w:rPr>
        <w:t>_____________________________________________________________________________</w:t>
      </w:r>
    </w:p>
    <w:p w14:paraId="088EC013" w14:textId="77777777" w:rsidR="00A417DF" w:rsidRPr="002E2D86" w:rsidRDefault="00A417DF" w:rsidP="00A417DF">
      <w:pPr>
        <w:jc w:val="both"/>
        <w:rPr>
          <w:sz w:val="24"/>
          <w:szCs w:val="24"/>
        </w:rPr>
      </w:pPr>
      <w:r w:rsidRPr="002E2D86">
        <w:rPr>
          <w:b/>
          <w:sz w:val="24"/>
          <w:szCs w:val="24"/>
        </w:rPr>
        <w:t>______________________</w:t>
      </w:r>
      <w:r w:rsidR="00821AB9" w:rsidRPr="002E2D86">
        <w:rPr>
          <w:b/>
          <w:sz w:val="24"/>
          <w:szCs w:val="24"/>
        </w:rPr>
        <w:t>(________________)</w:t>
      </w:r>
      <w:r w:rsidRPr="002E2D86">
        <w:rPr>
          <w:sz w:val="24"/>
          <w:szCs w:val="24"/>
        </w:rPr>
        <w:t>, именуемое в дальнейшем «Заказчик», в лице ______________, действующего на основании __________, с одной стороны, и</w:t>
      </w:r>
    </w:p>
    <w:p w14:paraId="088EC014" w14:textId="6BD0316D" w:rsidR="00A417DF" w:rsidRPr="002E2D86" w:rsidRDefault="009F7E47" w:rsidP="00A417DF">
      <w:pPr>
        <w:tabs>
          <w:tab w:val="right" w:pos="9072"/>
        </w:tabs>
        <w:spacing w:before="120" w:after="120" w:line="276" w:lineRule="auto"/>
        <w:jc w:val="both"/>
        <w:rPr>
          <w:sz w:val="24"/>
          <w:szCs w:val="24"/>
        </w:rPr>
      </w:pPr>
      <w:r w:rsidRPr="002E2D86">
        <w:rPr>
          <w:b/>
          <w:sz w:val="24"/>
          <w:szCs w:val="24"/>
        </w:rPr>
        <w:t>______________________________________</w:t>
      </w:r>
      <w:r w:rsidR="00A417DF" w:rsidRPr="002E2D86">
        <w:rPr>
          <w:sz w:val="24"/>
          <w:szCs w:val="24"/>
        </w:rPr>
        <w:t xml:space="preserve">, именуемое в дальнейшем «Исполнитель», в лице ____________________, действующего на основании _______________, с другой стороны, подписали настоящий </w:t>
      </w:r>
      <w:r w:rsidR="00E401D6" w:rsidRPr="002E2D86">
        <w:rPr>
          <w:sz w:val="24"/>
          <w:szCs w:val="24"/>
        </w:rPr>
        <w:t>А</w:t>
      </w:r>
      <w:r w:rsidR="00A417DF" w:rsidRPr="002E2D86">
        <w:rPr>
          <w:sz w:val="24"/>
          <w:szCs w:val="24"/>
        </w:rPr>
        <w:t xml:space="preserve">кт сдачи-приемки оказанных </w:t>
      </w:r>
      <w:r w:rsidR="00843638" w:rsidRPr="002E2D86">
        <w:rPr>
          <w:sz w:val="24"/>
          <w:szCs w:val="24"/>
        </w:rPr>
        <w:t>Услуг по</w:t>
      </w:r>
      <w:r w:rsidR="00A417DF" w:rsidRPr="002E2D86">
        <w:rPr>
          <w:sz w:val="24"/>
          <w:szCs w:val="24"/>
        </w:rPr>
        <w:t xml:space="preserve"> Договору №_______ от ____________ (далее по тексту - Договор) о нижеследующем:</w:t>
      </w:r>
    </w:p>
    <w:p w14:paraId="088EC015" w14:textId="77777777" w:rsidR="00A417DF" w:rsidRPr="002E2D86" w:rsidRDefault="00A417DF" w:rsidP="00C169BD">
      <w:pPr>
        <w:keepNext/>
        <w:numPr>
          <w:ilvl w:val="0"/>
          <w:numId w:val="6"/>
        </w:numPr>
        <w:tabs>
          <w:tab w:val="left" w:pos="426"/>
        </w:tabs>
        <w:spacing w:line="264" w:lineRule="auto"/>
        <w:ind w:left="0" w:firstLine="0"/>
        <w:jc w:val="both"/>
        <w:outlineLvl w:val="0"/>
        <w:rPr>
          <w:kern w:val="28"/>
          <w:sz w:val="24"/>
          <w:szCs w:val="24"/>
          <w:lang w:eastAsia="x-none"/>
        </w:rPr>
      </w:pPr>
      <w:r w:rsidRPr="002E2D86">
        <w:rPr>
          <w:kern w:val="28"/>
          <w:sz w:val="24"/>
          <w:szCs w:val="24"/>
          <w:lang w:eastAsia="x-none"/>
        </w:rPr>
        <w:t>Состав и стоимость Услуг, оказанных Исполнителем за ____________</w:t>
      </w:r>
      <w:r w:rsidR="00C169BD" w:rsidRPr="002E2D86">
        <w:rPr>
          <w:kern w:val="28"/>
          <w:sz w:val="24"/>
          <w:szCs w:val="24"/>
          <w:lang w:eastAsia="x-none"/>
        </w:rPr>
        <w:t xml:space="preserve"> по Договору № ______________ от _____________</w:t>
      </w:r>
      <w:r w:rsidRPr="002E2D86">
        <w:rPr>
          <w:kern w:val="28"/>
          <w:sz w:val="24"/>
          <w:szCs w:val="24"/>
          <w:lang w:eastAsia="x-none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3579"/>
        <w:gridCol w:w="1241"/>
        <w:gridCol w:w="993"/>
        <w:gridCol w:w="1616"/>
        <w:gridCol w:w="1806"/>
      </w:tblGrid>
      <w:tr w:rsidR="00C169BD" w:rsidRPr="002E2D86" w14:paraId="088EC01C" w14:textId="77777777" w:rsidTr="00843638">
        <w:tc>
          <w:tcPr>
            <w:tcW w:w="429" w:type="dxa"/>
            <w:shd w:val="clear" w:color="auto" w:fill="auto"/>
          </w:tcPr>
          <w:p w14:paraId="088EC016" w14:textId="77777777" w:rsidR="00C169BD" w:rsidRPr="002E2D86" w:rsidRDefault="00C169BD" w:rsidP="004B38AB">
            <w:pPr>
              <w:tabs>
                <w:tab w:val="left" w:pos="-122"/>
              </w:tabs>
              <w:spacing w:before="120" w:after="120"/>
              <w:ind w:left="-122" w:right="-104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682" w:type="dxa"/>
          </w:tcPr>
          <w:p w14:paraId="088EC017" w14:textId="77777777" w:rsidR="00C169BD" w:rsidRPr="002E2D86" w:rsidRDefault="00C169BD" w:rsidP="004D2744">
            <w:pPr>
              <w:tabs>
                <w:tab w:val="left" w:pos="-122"/>
              </w:tabs>
              <w:spacing w:before="120" w:after="120"/>
              <w:ind w:left="-122" w:right="-104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Наименование вида услуги</w:t>
            </w:r>
          </w:p>
        </w:tc>
        <w:tc>
          <w:tcPr>
            <w:tcW w:w="1276" w:type="dxa"/>
            <w:shd w:val="clear" w:color="auto" w:fill="auto"/>
          </w:tcPr>
          <w:p w14:paraId="088EC018" w14:textId="77777777" w:rsidR="00C169BD" w:rsidRPr="002E2D86" w:rsidRDefault="00C169BD" w:rsidP="004B38AB">
            <w:pPr>
              <w:tabs>
                <w:tab w:val="left" w:pos="-122"/>
              </w:tabs>
              <w:spacing w:before="120" w:after="120"/>
              <w:ind w:left="-122" w:right="-104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024" w:type="dxa"/>
            <w:shd w:val="clear" w:color="auto" w:fill="auto"/>
          </w:tcPr>
          <w:p w14:paraId="088EC019" w14:textId="77777777" w:rsidR="00C169BD" w:rsidRPr="002E2D86" w:rsidRDefault="00C169BD" w:rsidP="004B38AB">
            <w:pPr>
              <w:tabs>
                <w:tab w:val="left" w:pos="-122"/>
              </w:tabs>
              <w:spacing w:before="120" w:after="120"/>
              <w:ind w:left="-122" w:right="-104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Ед.</w:t>
            </w:r>
          </w:p>
        </w:tc>
        <w:tc>
          <w:tcPr>
            <w:tcW w:w="1669" w:type="dxa"/>
            <w:shd w:val="clear" w:color="auto" w:fill="auto"/>
          </w:tcPr>
          <w:p w14:paraId="088EC01A" w14:textId="77777777" w:rsidR="00C169BD" w:rsidRPr="002E2D86" w:rsidRDefault="00C169BD" w:rsidP="00C169BD">
            <w:pPr>
              <w:tabs>
                <w:tab w:val="left" w:pos="-122"/>
              </w:tabs>
              <w:spacing w:before="120" w:after="120"/>
              <w:ind w:left="-122" w:right="-104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 xml:space="preserve">Цена </w:t>
            </w:r>
          </w:p>
        </w:tc>
        <w:tc>
          <w:tcPr>
            <w:tcW w:w="1808" w:type="dxa"/>
            <w:shd w:val="clear" w:color="auto" w:fill="auto"/>
          </w:tcPr>
          <w:p w14:paraId="088EC01B" w14:textId="77777777" w:rsidR="00C169BD" w:rsidRPr="002E2D86" w:rsidRDefault="00C169BD" w:rsidP="004B38AB">
            <w:pPr>
              <w:tabs>
                <w:tab w:val="left" w:pos="-122"/>
              </w:tabs>
              <w:spacing w:before="120" w:after="120"/>
              <w:ind w:left="-122" w:right="-104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Сумма</w:t>
            </w:r>
          </w:p>
        </w:tc>
      </w:tr>
      <w:tr w:rsidR="00C169BD" w:rsidRPr="002E2D86" w14:paraId="088EC023" w14:textId="77777777" w:rsidTr="00843638">
        <w:tc>
          <w:tcPr>
            <w:tcW w:w="429" w:type="dxa"/>
            <w:shd w:val="clear" w:color="auto" w:fill="auto"/>
          </w:tcPr>
          <w:p w14:paraId="088EC01D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  <w:r w:rsidRPr="002E2D86">
              <w:rPr>
                <w:kern w:val="28"/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3682" w:type="dxa"/>
          </w:tcPr>
          <w:p w14:paraId="088EC01E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</w:p>
        </w:tc>
        <w:tc>
          <w:tcPr>
            <w:tcW w:w="1276" w:type="dxa"/>
            <w:shd w:val="clear" w:color="auto" w:fill="auto"/>
          </w:tcPr>
          <w:p w14:paraId="088EC01F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</w:p>
        </w:tc>
        <w:tc>
          <w:tcPr>
            <w:tcW w:w="1024" w:type="dxa"/>
            <w:shd w:val="clear" w:color="auto" w:fill="auto"/>
          </w:tcPr>
          <w:p w14:paraId="088EC020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</w:p>
        </w:tc>
        <w:tc>
          <w:tcPr>
            <w:tcW w:w="1669" w:type="dxa"/>
            <w:shd w:val="clear" w:color="auto" w:fill="auto"/>
          </w:tcPr>
          <w:p w14:paraId="088EC021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</w:p>
        </w:tc>
        <w:tc>
          <w:tcPr>
            <w:tcW w:w="1808" w:type="dxa"/>
            <w:shd w:val="clear" w:color="auto" w:fill="auto"/>
          </w:tcPr>
          <w:p w14:paraId="088EC022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</w:p>
        </w:tc>
      </w:tr>
      <w:tr w:rsidR="00C169BD" w:rsidRPr="002E2D86" w14:paraId="088EC02A" w14:textId="77777777" w:rsidTr="00C169BD">
        <w:tc>
          <w:tcPr>
            <w:tcW w:w="429" w:type="dxa"/>
            <w:tcBorders>
              <w:bottom w:val="single" w:sz="4" w:space="0" w:color="auto"/>
            </w:tcBorders>
            <w:shd w:val="clear" w:color="auto" w:fill="auto"/>
          </w:tcPr>
          <w:p w14:paraId="088EC024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  <w:r w:rsidRPr="002E2D86">
              <w:rPr>
                <w:kern w:val="28"/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3682" w:type="dxa"/>
            <w:tcBorders>
              <w:bottom w:val="single" w:sz="4" w:space="0" w:color="auto"/>
            </w:tcBorders>
          </w:tcPr>
          <w:p w14:paraId="088EC025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8EC026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88EC027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</w:tcPr>
          <w:p w14:paraId="088EC028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</w:tcPr>
          <w:p w14:paraId="088EC029" w14:textId="77777777" w:rsidR="00C169BD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</w:p>
        </w:tc>
      </w:tr>
      <w:tr w:rsidR="004D2744" w:rsidRPr="002E2D86" w14:paraId="088EC02D" w14:textId="77777777" w:rsidTr="00C169BD">
        <w:tc>
          <w:tcPr>
            <w:tcW w:w="8080" w:type="dxa"/>
            <w:gridSpan w:val="5"/>
            <w:tcBorders>
              <w:left w:val="nil"/>
              <w:bottom w:val="nil"/>
              <w:right w:val="nil"/>
            </w:tcBorders>
          </w:tcPr>
          <w:p w14:paraId="088EC02B" w14:textId="77777777" w:rsidR="004D2744" w:rsidRPr="002E2D86" w:rsidRDefault="004D2744" w:rsidP="004B38AB">
            <w:pPr>
              <w:keepNext/>
              <w:spacing w:line="264" w:lineRule="auto"/>
              <w:jc w:val="right"/>
              <w:outlineLvl w:val="0"/>
              <w:rPr>
                <w:b/>
                <w:kern w:val="28"/>
                <w:sz w:val="24"/>
                <w:szCs w:val="24"/>
                <w:lang w:eastAsia="x-none"/>
              </w:rPr>
            </w:pPr>
            <w:r w:rsidRPr="002E2D86">
              <w:rPr>
                <w:b/>
                <w:kern w:val="28"/>
                <w:sz w:val="24"/>
                <w:szCs w:val="24"/>
                <w:lang w:eastAsia="x-none"/>
              </w:rPr>
              <w:t>Итого:</w:t>
            </w:r>
          </w:p>
        </w:tc>
        <w:tc>
          <w:tcPr>
            <w:tcW w:w="18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8EC02C" w14:textId="77777777" w:rsidR="004D2744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  <w:r w:rsidRPr="002E2D86">
              <w:rPr>
                <w:kern w:val="28"/>
                <w:sz w:val="24"/>
                <w:szCs w:val="24"/>
                <w:lang w:eastAsia="x-none"/>
              </w:rPr>
              <w:t>_____________</w:t>
            </w:r>
          </w:p>
        </w:tc>
      </w:tr>
      <w:tr w:rsidR="004D2744" w:rsidRPr="002E2D86" w14:paraId="088EC030" w14:textId="77777777" w:rsidTr="00C169BD"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8EC02E" w14:textId="77777777" w:rsidR="004D2744" w:rsidRPr="002E2D86" w:rsidRDefault="004D2744" w:rsidP="004B38AB">
            <w:pPr>
              <w:keepNext/>
              <w:spacing w:line="264" w:lineRule="auto"/>
              <w:jc w:val="right"/>
              <w:outlineLvl w:val="0"/>
              <w:rPr>
                <w:b/>
                <w:kern w:val="28"/>
                <w:sz w:val="24"/>
                <w:szCs w:val="24"/>
                <w:lang w:eastAsia="x-none"/>
              </w:rPr>
            </w:pPr>
            <w:r w:rsidRPr="002E2D86">
              <w:rPr>
                <w:b/>
                <w:kern w:val="28"/>
                <w:sz w:val="24"/>
                <w:szCs w:val="24"/>
                <w:lang w:eastAsia="x-none"/>
              </w:rPr>
              <w:t>В том числе НДС: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EC02F" w14:textId="77777777" w:rsidR="004D2744" w:rsidRPr="002E2D86" w:rsidRDefault="00C169BD" w:rsidP="004B38AB">
            <w:pPr>
              <w:keepNext/>
              <w:spacing w:line="264" w:lineRule="auto"/>
              <w:jc w:val="both"/>
              <w:outlineLvl w:val="0"/>
              <w:rPr>
                <w:kern w:val="28"/>
                <w:sz w:val="24"/>
                <w:szCs w:val="24"/>
                <w:lang w:eastAsia="x-none"/>
              </w:rPr>
            </w:pPr>
            <w:r w:rsidRPr="002E2D86">
              <w:rPr>
                <w:kern w:val="28"/>
                <w:sz w:val="24"/>
                <w:szCs w:val="24"/>
                <w:lang w:eastAsia="x-none"/>
              </w:rPr>
              <w:t>_____________</w:t>
            </w:r>
          </w:p>
        </w:tc>
      </w:tr>
    </w:tbl>
    <w:p w14:paraId="088EC031" w14:textId="77777777" w:rsidR="00A417DF" w:rsidRPr="002E2D86" w:rsidRDefault="00C169BD" w:rsidP="00C169BD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contextualSpacing/>
        <w:rPr>
          <w:sz w:val="24"/>
          <w:szCs w:val="24"/>
          <w:lang w:val="ru-RU"/>
        </w:rPr>
      </w:pPr>
      <w:r w:rsidRPr="002E2D86">
        <w:rPr>
          <w:sz w:val="24"/>
          <w:szCs w:val="24"/>
          <w:lang w:val="ru-RU"/>
        </w:rPr>
        <w:t>Стоимость оказанных в _______________20__ г. услуг составляет _________________ руб. (____________________________________________), в том числе НДС 18% - ___________________ руб. (________________________________)</w:t>
      </w:r>
    </w:p>
    <w:p w14:paraId="088EC032" w14:textId="77777777" w:rsidR="00A417DF" w:rsidRPr="002E2D86" w:rsidRDefault="00A417DF" w:rsidP="001B666B">
      <w:pPr>
        <w:tabs>
          <w:tab w:val="left" w:pos="993"/>
        </w:tabs>
        <w:jc w:val="both"/>
        <w:rPr>
          <w:sz w:val="24"/>
          <w:szCs w:val="24"/>
        </w:rPr>
      </w:pPr>
    </w:p>
    <w:p w14:paraId="088EC033" w14:textId="77777777" w:rsidR="00A417DF" w:rsidRPr="002E2D86" w:rsidRDefault="00A417DF" w:rsidP="00C169BD">
      <w:pPr>
        <w:numPr>
          <w:ilvl w:val="0"/>
          <w:numId w:val="6"/>
        </w:numPr>
        <w:tabs>
          <w:tab w:val="left" w:pos="426"/>
        </w:tabs>
        <w:ind w:left="0" w:firstLine="0"/>
        <w:contextualSpacing/>
        <w:jc w:val="both"/>
        <w:rPr>
          <w:sz w:val="24"/>
          <w:szCs w:val="24"/>
        </w:rPr>
      </w:pPr>
      <w:r w:rsidRPr="002E2D86">
        <w:rPr>
          <w:sz w:val="24"/>
          <w:szCs w:val="24"/>
        </w:rPr>
        <w:t>Заказчик не имеет претензий к Исполнителю по качеству и объему оказанных Услуг. Никаких отступлений от Договора</w:t>
      </w:r>
      <w:r w:rsidR="00C169BD" w:rsidRPr="002E2D86">
        <w:rPr>
          <w:sz w:val="24"/>
          <w:szCs w:val="24"/>
        </w:rPr>
        <w:t xml:space="preserve"> № __________________ от ___________</w:t>
      </w:r>
      <w:r w:rsidRPr="002E2D86">
        <w:rPr>
          <w:sz w:val="24"/>
          <w:szCs w:val="24"/>
        </w:rPr>
        <w:t xml:space="preserve"> и иных недостатков в Услугах</w:t>
      </w:r>
      <w:r w:rsidR="00C169BD" w:rsidRPr="002E2D86">
        <w:rPr>
          <w:sz w:val="24"/>
          <w:szCs w:val="24"/>
        </w:rPr>
        <w:t>,</w:t>
      </w:r>
      <w:r w:rsidRPr="002E2D86">
        <w:rPr>
          <w:sz w:val="24"/>
          <w:szCs w:val="24"/>
        </w:rPr>
        <w:t xml:space="preserve"> </w:t>
      </w:r>
      <w:r w:rsidR="00C169BD" w:rsidRPr="002E2D86">
        <w:rPr>
          <w:sz w:val="24"/>
          <w:szCs w:val="24"/>
        </w:rPr>
        <w:t xml:space="preserve">оказанных по договору </w:t>
      </w:r>
      <w:r w:rsidRPr="002E2D86">
        <w:rPr>
          <w:sz w:val="24"/>
          <w:szCs w:val="24"/>
        </w:rPr>
        <w:t>Исполнител</w:t>
      </w:r>
      <w:r w:rsidR="00C169BD" w:rsidRPr="002E2D86">
        <w:rPr>
          <w:sz w:val="24"/>
          <w:szCs w:val="24"/>
        </w:rPr>
        <w:t>ем,</w:t>
      </w:r>
      <w:r w:rsidRPr="002E2D86">
        <w:rPr>
          <w:sz w:val="24"/>
          <w:szCs w:val="24"/>
        </w:rPr>
        <w:t xml:space="preserve"> Заказчиком не обнаружено.</w:t>
      </w:r>
    </w:p>
    <w:p w14:paraId="088EC034" w14:textId="77777777" w:rsidR="00A417DF" w:rsidRPr="002E2D86" w:rsidRDefault="00A417DF" w:rsidP="00A417DF">
      <w:pPr>
        <w:ind w:left="-142" w:firstLine="142"/>
        <w:contextualSpacing/>
        <w:rPr>
          <w:sz w:val="24"/>
          <w:szCs w:val="24"/>
        </w:rPr>
      </w:pPr>
    </w:p>
    <w:p w14:paraId="088EC035" w14:textId="77777777" w:rsidR="00E401D6" w:rsidRPr="002E2D86" w:rsidRDefault="00C169BD" w:rsidP="00A417DF">
      <w:pPr>
        <w:ind w:left="-142" w:firstLine="142"/>
        <w:contextualSpacing/>
        <w:rPr>
          <w:sz w:val="24"/>
          <w:szCs w:val="24"/>
        </w:rPr>
      </w:pPr>
      <w:r w:rsidRPr="002E2D86">
        <w:rPr>
          <w:sz w:val="24"/>
          <w:szCs w:val="24"/>
        </w:rPr>
        <w:t>________________________________________________________________________________</w:t>
      </w:r>
    </w:p>
    <w:p w14:paraId="088EC036" w14:textId="77777777" w:rsidR="00A417DF" w:rsidRPr="002E2D86" w:rsidRDefault="00A417DF" w:rsidP="00A417DF">
      <w:pPr>
        <w:keepNext/>
        <w:jc w:val="center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19"/>
        <w:gridCol w:w="4819"/>
      </w:tblGrid>
      <w:tr w:rsidR="00A417DF" w:rsidRPr="002E2D86" w14:paraId="088EC03C" w14:textId="77777777" w:rsidTr="004B38AB">
        <w:tc>
          <w:tcPr>
            <w:tcW w:w="2500" w:type="pct"/>
          </w:tcPr>
          <w:p w14:paraId="088EC037" w14:textId="77777777" w:rsidR="00A417DF" w:rsidRPr="002E2D86" w:rsidRDefault="00C169BD" w:rsidP="00A417DF">
            <w:pPr>
              <w:keepNext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Со стороны Исполнителя</w:t>
            </w:r>
            <w:r w:rsidR="00A417DF" w:rsidRPr="002E2D86">
              <w:rPr>
                <w:b/>
                <w:sz w:val="24"/>
                <w:szCs w:val="24"/>
              </w:rPr>
              <w:t>:</w:t>
            </w:r>
          </w:p>
          <w:p w14:paraId="088EC038" w14:textId="77777777" w:rsidR="00A417DF" w:rsidRPr="002E2D86" w:rsidRDefault="00A417DF" w:rsidP="00A417DF">
            <w:pPr>
              <w:keepNext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______________</w:t>
            </w:r>
          </w:p>
          <w:p w14:paraId="088EC039" w14:textId="77777777" w:rsidR="00A417DF" w:rsidRPr="002E2D86" w:rsidRDefault="00A417DF" w:rsidP="00A417DF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14:paraId="088EC03A" w14:textId="77777777" w:rsidR="00A417DF" w:rsidRPr="002E2D86" w:rsidRDefault="00A417DF" w:rsidP="00A417DF">
            <w:pPr>
              <w:keepNext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 xml:space="preserve">                           </w:t>
            </w:r>
            <w:r w:rsidR="00C169BD" w:rsidRPr="002E2D86">
              <w:rPr>
                <w:b/>
                <w:sz w:val="24"/>
                <w:szCs w:val="24"/>
              </w:rPr>
              <w:t>Со стороны Заказчика</w:t>
            </w:r>
            <w:r w:rsidRPr="002E2D86">
              <w:rPr>
                <w:b/>
                <w:sz w:val="24"/>
                <w:szCs w:val="24"/>
              </w:rPr>
              <w:t>:</w:t>
            </w:r>
          </w:p>
          <w:p w14:paraId="088EC03B" w14:textId="77777777" w:rsidR="00A417DF" w:rsidRPr="002E2D86" w:rsidRDefault="00A417DF" w:rsidP="00C169BD">
            <w:pPr>
              <w:keepNext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 xml:space="preserve">                            </w:t>
            </w:r>
            <w:r w:rsidRPr="002E2D86">
              <w:rPr>
                <w:sz w:val="24"/>
                <w:szCs w:val="24"/>
              </w:rPr>
              <w:t>____________</w:t>
            </w:r>
          </w:p>
        </w:tc>
      </w:tr>
      <w:tr w:rsidR="00A417DF" w:rsidRPr="002E2D86" w14:paraId="088EC043" w14:textId="77777777" w:rsidTr="004B38AB">
        <w:tc>
          <w:tcPr>
            <w:tcW w:w="2500" w:type="pct"/>
          </w:tcPr>
          <w:p w14:paraId="088EC03D" w14:textId="77777777" w:rsidR="00A417DF" w:rsidRPr="002E2D86" w:rsidRDefault="00A417DF" w:rsidP="00A417DF">
            <w:pPr>
              <w:keepNext/>
              <w:rPr>
                <w:b/>
                <w:sz w:val="24"/>
                <w:szCs w:val="24"/>
              </w:rPr>
            </w:pPr>
          </w:p>
          <w:p w14:paraId="088EC03E" w14:textId="77777777" w:rsidR="00A417DF" w:rsidRPr="002E2D86" w:rsidRDefault="00057284" w:rsidP="00A417DF">
            <w:pPr>
              <w:keepNext/>
              <w:rPr>
                <w:b/>
                <w:sz w:val="24"/>
                <w:szCs w:val="24"/>
              </w:rPr>
            </w:pPr>
            <w:r w:rsidRPr="002E2D86">
              <w:rPr>
                <w:b/>
                <w:bCs/>
                <w:sz w:val="24"/>
                <w:szCs w:val="24"/>
              </w:rPr>
              <w:t>________</w:t>
            </w:r>
            <w:r w:rsidR="00A417DF" w:rsidRPr="002E2D86">
              <w:rPr>
                <w:bCs/>
                <w:sz w:val="24"/>
                <w:szCs w:val="24"/>
              </w:rPr>
              <w:t>__________</w:t>
            </w:r>
            <w:r w:rsidR="00A417DF" w:rsidRPr="002E2D86">
              <w:rPr>
                <w:sz w:val="24"/>
                <w:szCs w:val="24"/>
              </w:rPr>
              <w:t xml:space="preserve"> </w:t>
            </w:r>
          </w:p>
          <w:p w14:paraId="088EC03F" w14:textId="77777777" w:rsidR="00A417DF" w:rsidRPr="002E2D86" w:rsidRDefault="00A417DF" w:rsidP="00A417DF">
            <w:pPr>
              <w:keepNext/>
              <w:rPr>
                <w:sz w:val="24"/>
                <w:szCs w:val="24"/>
              </w:rPr>
            </w:pPr>
            <w:r w:rsidRPr="002E2D86">
              <w:rPr>
                <w:sz w:val="24"/>
                <w:szCs w:val="24"/>
              </w:rPr>
              <w:t>М.П.</w:t>
            </w:r>
          </w:p>
        </w:tc>
        <w:tc>
          <w:tcPr>
            <w:tcW w:w="2500" w:type="pct"/>
          </w:tcPr>
          <w:p w14:paraId="088EC040" w14:textId="77777777" w:rsidR="00A417DF" w:rsidRPr="002E2D86" w:rsidRDefault="00A417DF" w:rsidP="00A417DF">
            <w:pPr>
              <w:keepNext/>
              <w:rPr>
                <w:b/>
                <w:sz w:val="24"/>
                <w:szCs w:val="24"/>
              </w:rPr>
            </w:pPr>
          </w:p>
          <w:p w14:paraId="088EC041" w14:textId="77777777" w:rsidR="00A417DF" w:rsidRPr="002E2D86" w:rsidRDefault="00A417DF" w:rsidP="00A417DF">
            <w:pPr>
              <w:keepNext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 xml:space="preserve">     </w:t>
            </w:r>
            <w:r w:rsidR="00057284" w:rsidRPr="002E2D86">
              <w:rPr>
                <w:b/>
                <w:sz w:val="24"/>
                <w:szCs w:val="24"/>
              </w:rPr>
              <w:t xml:space="preserve">                       ________</w:t>
            </w:r>
            <w:r w:rsidRPr="002E2D86">
              <w:rPr>
                <w:sz w:val="24"/>
                <w:szCs w:val="24"/>
              </w:rPr>
              <w:t>__________</w:t>
            </w:r>
          </w:p>
          <w:p w14:paraId="088EC042" w14:textId="77777777" w:rsidR="00A417DF" w:rsidRPr="002E2D86" w:rsidRDefault="00A417DF" w:rsidP="00A417DF">
            <w:pPr>
              <w:keepNext/>
              <w:rPr>
                <w:sz w:val="24"/>
                <w:szCs w:val="24"/>
              </w:rPr>
            </w:pPr>
            <w:r w:rsidRPr="002E2D86">
              <w:rPr>
                <w:sz w:val="24"/>
                <w:szCs w:val="24"/>
              </w:rPr>
              <w:t xml:space="preserve">                                 М.П.</w:t>
            </w:r>
          </w:p>
        </w:tc>
      </w:tr>
    </w:tbl>
    <w:p w14:paraId="088EC044" w14:textId="77777777" w:rsidR="00A417DF" w:rsidRPr="002E2D86" w:rsidRDefault="00A417DF" w:rsidP="00A417DF">
      <w:pPr>
        <w:rPr>
          <w:sz w:val="24"/>
          <w:szCs w:val="24"/>
        </w:rPr>
      </w:pPr>
    </w:p>
    <w:p w14:paraId="088EC045" w14:textId="6E449036" w:rsidR="00A417DF" w:rsidRPr="002E2D86" w:rsidRDefault="00A417DF" w:rsidP="00A417DF">
      <w:pPr>
        <w:rPr>
          <w:sz w:val="24"/>
          <w:szCs w:val="24"/>
        </w:rPr>
      </w:pPr>
    </w:p>
    <w:sectPr w:rsidR="00A417DF" w:rsidRPr="002E2D86" w:rsidSect="00416A05">
      <w:footerReference w:type="default" r:id="rId12"/>
      <w:type w:val="continuous"/>
      <w:pgSz w:w="11906" w:h="16838"/>
      <w:pgMar w:top="567" w:right="1134" w:bottom="851" w:left="1134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B66F0" w14:textId="77777777" w:rsidR="007C7DB1" w:rsidRDefault="007C7DB1" w:rsidP="00486D54">
      <w:r>
        <w:separator/>
      </w:r>
    </w:p>
  </w:endnote>
  <w:endnote w:type="continuationSeparator" w:id="0">
    <w:p w14:paraId="77963521" w14:textId="77777777" w:rsidR="007C7DB1" w:rsidRDefault="007C7DB1" w:rsidP="00486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C04A" w14:textId="77777777" w:rsidR="00843638" w:rsidRPr="00D53D84" w:rsidRDefault="00843638">
    <w:pPr>
      <w:pStyle w:val="aa"/>
      <w:jc w:val="right"/>
      <w:rPr>
        <w:lang w:val="ru-RU"/>
      </w:rPr>
    </w:pPr>
    <w:r>
      <w:fldChar w:fldCharType="begin"/>
    </w:r>
    <w:r>
      <w:instrText xml:space="preserve"> PAGE    \* MERGEFORMAT </w:instrText>
    </w:r>
    <w:r>
      <w:fldChar w:fldCharType="separate"/>
    </w:r>
    <w:r w:rsidR="0056138A">
      <w:rPr>
        <w:noProof/>
      </w:rPr>
      <w:t>18</w:t>
    </w:r>
    <w:r>
      <w:fldChar w:fldCharType="end"/>
    </w:r>
  </w:p>
  <w:p w14:paraId="088EC04B" w14:textId="77777777" w:rsidR="00843638" w:rsidRDefault="0084363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DA417" w14:textId="77777777" w:rsidR="007C7DB1" w:rsidRDefault="007C7DB1" w:rsidP="00486D54">
      <w:r>
        <w:separator/>
      </w:r>
    </w:p>
  </w:footnote>
  <w:footnote w:type="continuationSeparator" w:id="0">
    <w:p w14:paraId="60375F06" w14:textId="77777777" w:rsidR="007C7DB1" w:rsidRDefault="007C7DB1" w:rsidP="00486D54">
      <w:r>
        <w:continuationSeparator/>
      </w:r>
    </w:p>
  </w:footnote>
  <w:footnote w:id="1">
    <w:p w14:paraId="06660104" w14:textId="425BED47" w:rsidR="00843638" w:rsidRDefault="00843638">
      <w:pPr>
        <w:pStyle w:val="aff0"/>
      </w:pPr>
      <w:r>
        <w:rPr>
          <w:rStyle w:val="aff2"/>
        </w:rPr>
        <w:footnoteRef/>
      </w:r>
      <w:r>
        <w:t xml:space="preserve"> Система регистрации обращений и ее адрес могут быть изменены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4209576"/>
    <w:lvl w:ilvl="0">
      <w:start w:val="1"/>
      <w:numFmt w:val="decimal"/>
      <w:pStyle w:val="1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99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0DC44F3C"/>
    <w:multiLevelType w:val="multilevel"/>
    <w:tmpl w:val="56FEAC1A"/>
    <w:lvl w:ilvl="0">
      <w:start w:val="1"/>
      <w:numFmt w:val="decimal"/>
      <w:pStyle w:val="01"/>
      <w:lvlText w:val="Статья %1."/>
      <w:lvlJc w:val="left"/>
      <w:pPr>
        <w:ind w:left="360" w:hanging="360"/>
      </w:pPr>
      <w:rPr>
        <w:rFonts w:cs="Times New Roman" w:hint="default"/>
        <w:caps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37D9339C"/>
    <w:multiLevelType w:val="multilevel"/>
    <w:tmpl w:val="35544606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96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cs="Times New Roman" w:hint="default"/>
      </w:rPr>
    </w:lvl>
  </w:abstractNum>
  <w:abstractNum w:abstractNumId="3" w15:restartNumberingAfterBreak="0">
    <w:nsid w:val="3D0076D3"/>
    <w:multiLevelType w:val="hybridMultilevel"/>
    <w:tmpl w:val="C338B8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E865506"/>
    <w:multiLevelType w:val="multilevel"/>
    <w:tmpl w:val="CE901C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cs="Times New Roman" w:hint="default"/>
        <w:b w:val="0"/>
      </w:rPr>
    </w:lvl>
  </w:abstractNum>
  <w:abstractNum w:abstractNumId="5" w15:restartNumberingAfterBreak="0">
    <w:nsid w:val="44AD51AB"/>
    <w:multiLevelType w:val="multilevel"/>
    <w:tmpl w:val="D602AC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5819" w:hanging="432"/>
      </w:pPr>
      <w:rPr>
        <w:rFonts w:cs="Times New Roman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59C068D5"/>
    <w:multiLevelType w:val="hybridMultilevel"/>
    <w:tmpl w:val="25BA9A52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C0D31E0"/>
    <w:multiLevelType w:val="hybridMultilevel"/>
    <w:tmpl w:val="1E8888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0CD5E56"/>
    <w:multiLevelType w:val="multilevel"/>
    <w:tmpl w:val="C012E36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6C"/>
    <w:rsid w:val="0001222B"/>
    <w:rsid w:val="0001360D"/>
    <w:rsid w:val="00016C0D"/>
    <w:rsid w:val="0002417C"/>
    <w:rsid w:val="00031DD4"/>
    <w:rsid w:val="00054360"/>
    <w:rsid w:val="00055757"/>
    <w:rsid w:val="00057284"/>
    <w:rsid w:val="00094B86"/>
    <w:rsid w:val="00097703"/>
    <w:rsid w:val="000A460E"/>
    <w:rsid w:val="000B0F39"/>
    <w:rsid w:val="000C647C"/>
    <w:rsid w:val="000D52C0"/>
    <w:rsid w:val="000E2728"/>
    <w:rsid w:val="000F2BD2"/>
    <w:rsid w:val="00100456"/>
    <w:rsid w:val="001051B8"/>
    <w:rsid w:val="00106BD4"/>
    <w:rsid w:val="001100F7"/>
    <w:rsid w:val="00125AD0"/>
    <w:rsid w:val="00127C16"/>
    <w:rsid w:val="0014475E"/>
    <w:rsid w:val="00146F75"/>
    <w:rsid w:val="00152911"/>
    <w:rsid w:val="00161770"/>
    <w:rsid w:val="00183572"/>
    <w:rsid w:val="00185BF8"/>
    <w:rsid w:val="001B666B"/>
    <w:rsid w:val="001C2B00"/>
    <w:rsid w:val="001C3C26"/>
    <w:rsid w:val="001C5125"/>
    <w:rsid w:val="001C73A2"/>
    <w:rsid w:val="001D45AE"/>
    <w:rsid w:val="00204375"/>
    <w:rsid w:val="00233546"/>
    <w:rsid w:val="0024314F"/>
    <w:rsid w:val="00285C1D"/>
    <w:rsid w:val="002A400C"/>
    <w:rsid w:val="002B46FF"/>
    <w:rsid w:val="002C26B5"/>
    <w:rsid w:val="002C3E23"/>
    <w:rsid w:val="002D767F"/>
    <w:rsid w:val="002E2D86"/>
    <w:rsid w:val="002E323D"/>
    <w:rsid w:val="002E394E"/>
    <w:rsid w:val="0031512A"/>
    <w:rsid w:val="00347DDC"/>
    <w:rsid w:val="00355744"/>
    <w:rsid w:val="00357715"/>
    <w:rsid w:val="003770C6"/>
    <w:rsid w:val="003808C4"/>
    <w:rsid w:val="0038526E"/>
    <w:rsid w:val="003A5B31"/>
    <w:rsid w:val="003A69C1"/>
    <w:rsid w:val="003C61BA"/>
    <w:rsid w:val="003E14C6"/>
    <w:rsid w:val="0040703E"/>
    <w:rsid w:val="00413138"/>
    <w:rsid w:val="00416A05"/>
    <w:rsid w:val="00421A62"/>
    <w:rsid w:val="004268D0"/>
    <w:rsid w:val="00431ABE"/>
    <w:rsid w:val="00445382"/>
    <w:rsid w:val="00460E34"/>
    <w:rsid w:val="0046684D"/>
    <w:rsid w:val="00467EB3"/>
    <w:rsid w:val="00470325"/>
    <w:rsid w:val="00486D54"/>
    <w:rsid w:val="00490F84"/>
    <w:rsid w:val="00497359"/>
    <w:rsid w:val="004A280A"/>
    <w:rsid w:val="004B26CC"/>
    <w:rsid w:val="004B38AB"/>
    <w:rsid w:val="004C45DF"/>
    <w:rsid w:val="004C74D5"/>
    <w:rsid w:val="004D096F"/>
    <w:rsid w:val="004D2744"/>
    <w:rsid w:val="004E6A83"/>
    <w:rsid w:val="004F5D34"/>
    <w:rsid w:val="004F605B"/>
    <w:rsid w:val="0052390B"/>
    <w:rsid w:val="00532F32"/>
    <w:rsid w:val="0054094C"/>
    <w:rsid w:val="00544FDF"/>
    <w:rsid w:val="005577C3"/>
    <w:rsid w:val="0056138A"/>
    <w:rsid w:val="005815B5"/>
    <w:rsid w:val="005D31CB"/>
    <w:rsid w:val="006073ED"/>
    <w:rsid w:val="00622377"/>
    <w:rsid w:val="00622814"/>
    <w:rsid w:val="00631758"/>
    <w:rsid w:val="00652B5E"/>
    <w:rsid w:val="006628B2"/>
    <w:rsid w:val="00674DD1"/>
    <w:rsid w:val="00682122"/>
    <w:rsid w:val="006A19D8"/>
    <w:rsid w:val="006A2217"/>
    <w:rsid w:val="006B0DAC"/>
    <w:rsid w:val="006D4C6C"/>
    <w:rsid w:val="006D769A"/>
    <w:rsid w:val="006F1251"/>
    <w:rsid w:val="006F19B1"/>
    <w:rsid w:val="00702B9D"/>
    <w:rsid w:val="0071525D"/>
    <w:rsid w:val="00727D21"/>
    <w:rsid w:val="0075731D"/>
    <w:rsid w:val="00771C39"/>
    <w:rsid w:val="00773C4E"/>
    <w:rsid w:val="00785D6F"/>
    <w:rsid w:val="00790DDF"/>
    <w:rsid w:val="0079425D"/>
    <w:rsid w:val="007A7F91"/>
    <w:rsid w:val="007C292F"/>
    <w:rsid w:val="007C526B"/>
    <w:rsid w:val="007C7DB1"/>
    <w:rsid w:val="007D2BE7"/>
    <w:rsid w:val="0080201D"/>
    <w:rsid w:val="00821AB9"/>
    <w:rsid w:val="0082632C"/>
    <w:rsid w:val="00843638"/>
    <w:rsid w:val="00861110"/>
    <w:rsid w:val="0086349B"/>
    <w:rsid w:val="00867D56"/>
    <w:rsid w:val="00880987"/>
    <w:rsid w:val="00887123"/>
    <w:rsid w:val="00894E13"/>
    <w:rsid w:val="008A7897"/>
    <w:rsid w:val="008B0896"/>
    <w:rsid w:val="008C6ED3"/>
    <w:rsid w:val="008D39ED"/>
    <w:rsid w:val="00924680"/>
    <w:rsid w:val="0092559E"/>
    <w:rsid w:val="0095217C"/>
    <w:rsid w:val="00995E9C"/>
    <w:rsid w:val="009A0040"/>
    <w:rsid w:val="009A0135"/>
    <w:rsid w:val="009A3A4A"/>
    <w:rsid w:val="009F249F"/>
    <w:rsid w:val="009F7E47"/>
    <w:rsid w:val="00A02362"/>
    <w:rsid w:val="00A11878"/>
    <w:rsid w:val="00A365FE"/>
    <w:rsid w:val="00A417DF"/>
    <w:rsid w:val="00A55A95"/>
    <w:rsid w:val="00A5757F"/>
    <w:rsid w:val="00A6151E"/>
    <w:rsid w:val="00A70861"/>
    <w:rsid w:val="00A94E20"/>
    <w:rsid w:val="00AA37F3"/>
    <w:rsid w:val="00AA6D8F"/>
    <w:rsid w:val="00AB58C9"/>
    <w:rsid w:val="00AB6C7B"/>
    <w:rsid w:val="00AC115F"/>
    <w:rsid w:val="00AC2077"/>
    <w:rsid w:val="00B00770"/>
    <w:rsid w:val="00B04536"/>
    <w:rsid w:val="00B12AD9"/>
    <w:rsid w:val="00B21AFF"/>
    <w:rsid w:val="00B23148"/>
    <w:rsid w:val="00B64C3B"/>
    <w:rsid w:val="00B67FE8"/>
    <w:rsid w:val="00B70953"/>
    <w:rsid w:val="00B76AE4"/>
    <w:rsid w:val="00B87202"/>
    <w:rsid w:val="00B942A6"/>
    <w:rsid w:val="00BB2D1F"/>
    <w:rsid w:val="00BC5092"/>
    <w:rsid w:val="00BE7C79"/>
    <w:rsid w:val="00BF48A0"/>
    <w:rsid w:val="00C05909"/>
    <w:rsid w:val="00C16139"/>
    <w:rsid w:val="00C169BD"/>
    <w:rsid w:val="00C17FCD"/>
    <w:rsid w:val="00C44061"/>
    <w:rsid w:val="00C458ED"/>
    <w:rsid w:val="00C46DC4"/>
    <w:rsid w:val="00C52744"/>
    <w:rsid w:val="00C728B7"/>
    <w:rsid w:val="00C77B67"/>
    <w:rsid w:val="00C834BB"/>
    <w:rsid w:val="00CD790D"/>
    <w:rsid w:val="00CE2EA3"/>
    <w:rsid w:val="00CF09FB"/>
    <w:rsid w:val="00CF44AB"/>
    <w:rsid w:val="00D01535"/>
    <w:rsid w:val="00D03572"/>
    <w:rsid w:val="00D10ABE"/>
    <w:rsid w:val="00D113CB"/>
    <w:rsid w:val="00D15B90"/>
    <w:rsid w:val="00D201F8"/>
    <w:rsid w:val="00D53400"/>
    <w:rsid w:val="00D53D84"/>
    <w:rsid w:val="00D578B8"/>
    <w:rsid w:val="00D60102"/>
    <w:rsid w:val="00D60806"/>
    <w:rsid w:val="00D737FE"/>
    <w:rsid w:val="00D94715"/>
    <w:rsid w:val="00DA3F9E"/>
    <w:rsid w:val="00DB64AB"/>
    <w:rsid w:val="00DC0F59"/>
    <w:rsid w:val="00DC2957"/>
    <w:rsid w:val="00DD64F9"/>
    <w:rsid w:val="00DE034A"/>
    <w:rsid w:val="00E1291E"/>
    <w:rsid w:val="00E17213"/>
    <w:rsid w:val="00E3715D"/>
    <w:rsid w:val="00E401D6"/>
    <w:rsid w:val="00E47F33"/>
    <w:rsid w:val="00E54A24"/>
    <w:rsid w:val="00E60AA6"/>
    <w:rsid w:val="00E971B5"/>
    <w:rsid w:val="00E973DA"/>
    <w:rsid w:val="00EA10B5"/>
    <w:rsid w:val="00EB6DE3"/>
    <w:rsid w:val="00F54079"/>
    <w:rsid w:val="00F76D07"/>
    <w:rsid w:val="00F779DD"/>
    <w:rsid w:val="00F77C1C"/>
    <w:rsid w:val="00F8056B"/>
    <w:rsid w:val="00F806A4"/>
    <w:rsid w:val="00F924C5"/>
    <w:rsid w:val="00F97103"/>
    <w:rsid w:val="00FB3025"/>
    <w:rsid w:val="00FD0A0C"/>
    <w:rsid w:val="00FD74BD"/>
    <w:rsid w:val="00FE0FA4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EBEC0"/>
  <w15:docId w15:val="{3690B7C6-1256-4476-B934-38B0313C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7C3"/>
    <w:rPr>
      <w:rFonts w:ascii="Times New Roman" w:eastAsia="Times New Roman" w:hAnsi="Times New Roman"/>
    </w:rPr>
  </w:style>
  <w:style w:type="paragraph" w:styleId="1">
    <w:name w:val="heading 1"/>
    <w:aliases w:val="."/>
    <w:basedOn w:val="a"/>
    <w:next w:val="a"/>
    <w:link w:val="10"/>
    <w:uiPriority w:val="99"/>
    <w:qFormat/>
    <w:rsid w:val="005577C3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5577C3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sz w:val="24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5577C3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5577C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. Знак"/>
    <w:link w:val="1"/>
    <w:uiPriority w:val="99"/>
    <w:rsid w:val="005577C3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20">
    <w:name w:val="Заголовок 2 Знак"/>
    <w:link w:val="2"/>
    <w:uiPriority w:val="99"/>
    <w:rsid w:val="005577C3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link w:val="3"/>
    <w:uiPriority w:val="99"/>
    <w:rsid w:val="005577C3"/>
    <w:rPr>
      <w:rFonts w:ascii="Arial" w:eastAsia="Times New Roman" w:hAnsi="Arial" w:cs="Times New Roman"/>
      <w:b/>
      <w:sz w:val="20"/>
      <w:szCs w:val="20"/>
    </w:rPr>
  </w:style>
  <w:style w:type="character" w:customStyle="1" w:styleId="40">
    <w:name w:val="Заголовок 4 Знак"/>
    <w:link w:val="4"/>
    <w:uiPriority w:val="99"/>
    <w:rsid w:val="005577C3"/>
    <w:rPr>
      <w:rFonts w:ascii="Arial" w:eastAsia="Times New Roman" w:hAnsi="Arial" w:cs="Times New Roman"/>
      <w:b/>
      <w:sz w:val="20"/>
      <w:szCs w:val="20"/>
    </w:rPr>
  </w:style>
  <w:style w:type="paragraph" w:customStyle="1" w:styleId="11">
    <w:name w:val="Абзац списка1"/>
    <w:basedOn w:val="a"/>
    <w:uiPriority w:val="99"/>
    <w:rsid w:val="005577C3"/>
    <w:pPr>
      <w:ind w:left="720"/>
      <w:contextualSpacing/>
    </w:pPr>
    <w:rPr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5577C3"/>
    <w:pPr>
      <w:ind w:left="708"/>
    </w:pPr>
    <w:rPr>
      <w:lang w:val="x-none"/>
    </w:rPr>
  </w:style>
  <w:style w:type="character" w:customStyle="1" w:styleId="a4">
    <w:name w:val="Абзац списка Знак"/>
    <w:link w:val="a3"/>
    <w:uiPriority w:val="99"/>
    <w:locked/>
    <w:rsid w:val="005577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5577C3"/>
    <w:pPr>
      <w:widowControl w:val="0"/>
      <w:jc w:val="both"/>
    </w:pPr>
    <w:rPr>
      <w:sz w:val="24"/>
      <w:lang w:val="x-none"/>
    </w:rPr>
  </w:style>
  <w:style w:type="character" w:customStyle="1" w:styleId="a6">
    <w:name w:val="Основной текст Знак"/>
    <w:link w:val="a5"/>
    <w:uiPriority w:val="99"/>
    <w:rsid w:val="005577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BS">
    <w:name w:val="IBS"/>
    <w:basedOn w:val="3"/>
    <w:uiPriority w:val="99"/>
    <w:rsid w:val="005577C3"/>
    <w:pPr>
      <w:numPr>
        <w:ilvl w:val="0"/>
        <w:numId w:val="0"/>
      </w:numPr>
      <w:spacing w:before="0"/>
      <w:jc w:val="both"/>
    </w:pPr>
    <w:rPr>
      <w:caps/>
      <w:lang w:eastAsia="ru-RU"/>
    </w:rPr>
  </w:style>
  <w:style w:type="paragraph" w:styleId="a7">
    <w:name w:val="caption"/>
    <w:basedOn w:val="a"/>
    <w:next w:val="a"/>
    <w:uiPriority w:val="99"/>
    <w:qFormat/>
    <w:rsid w:val="005577C3"/>
    <w:rPr>
      <w:rFonts w:eastAsia="MS Mincho"/>
      <w:b/>
      <w:bCs/>
      <w:lang w:eastAsia="ja-JP"/>
    </w:rPr>
  </w:style>
  <w:style w:type="paragraph" w:customStyle="1" w:styleId="21">
    <w:name w:val="ЗаголовНВ 2"/>
    <w:basedOn w:val="a"/>
    <w:next w:val="a"/>
    <w:uiPriority w:val="99"/>
    <w:rsid w:val="005577C3"/>
    <w:pPr>
      <w:outlineLvl w:val="6"/>
    </w:pPr>
    <w:rPr>
      <w:sz w:val="28"/>
      <w:szCs w:val="28"/>
    </w:rPr>
  </w:style>
  <w:style w:type="paragraph" w:customStyle="1" w:styleId="class1326954953msonormal">
    <w:name w:val="class_1326954953msonormal"/>
    <w:basedOn w:val="a"/>
    <w:rsid w:val="00785D6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86D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486D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86D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486D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01">
    <w:name w:val="01 Статья"/>
    <w:basedOn w:val="a3"/>
    <w:link w:val="010"/>
    <w:uiPriority w:val="99"/>
    <w:qFormat/>
    <w:rsid w:val="003770C6"/>
    <w:pPr>
      <w:numPr>
        <w:numId w:val="4"/>
      </w:numPr>
      <w:tabs>
        <w:tab w:val="left" w:pos="709"/>
      </w:tabs>
      <w:spacing w:before="240" w:after="240" w:line="252" w:lineRule="auto"/>
      <w:jc w:val="center"/>
    </w:pPr>
    <w:rPr>
      <w:rFonts w:eastAsia="Calibri"/>
      <w:b/>
      <w:sz w:val="24"/>
      <w:szCs w:val="24"/>
      <w:lang w:val="de-DE" w:eastAsia="de-DE"/>
    </w:rPr>
  </w:style>
  <w:style w:type="character" w:customStyle="1" w:styleId="010">
    <w:name w:val="01 Статья Знак"/>
    <w:link w:val="01"/>
    <w:uiPriority w:val="99"/>
    <w:locked/>
    <w:rsid w:val="003770C6"/>
    <w:rPr>
      <w:rFonts w:ascii="Times New Roman" w:hAnsi="Times New Roman"/>
      <w:b/>
      <w:sz w:val="24"/>
      <w:szCs w:val="24"/>
      <w:lang w:val="de-DE" w:eastAsia="de-DE"/>
    </w:rPr>
  </w:style>
  <w:style w:type="paragraph" w:styleId="ac">
    <w:name w:val="Balloon Text"/>
    <w:basedOn w:val="a"/>
    <w:link w:val="ad"/>
    <w:uiPriority w:val="99"/>
    <w:semiHidden/>
    <w:unhideWhenUsed/>
    <w:rsid w:val="00DC0F5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C0F59"/>
    <w:rPr>
      <w:rFonts w:ascii="Tahoma" w:eastAsia="Times New Roman" w:hAnsi="Tahoma" w:cs="Tahoma"/>
      <w:sz w:val="16"/>
      <w:szCs w:val="16"/>
    </w:rPr>
  </w:style>
  <w:style w:type="paragraph" w:styleId="ae">
    <w:name w:val="Revision"/>
    <w:hidden/>
    <w:uiPriority w:val="99"/>
    <w:semiHidden/>
    <w:rsid w:val="00E971B5"/>
    <w:rPr>
      <w:rFonts w:ascii="Times New Roman" w:eastAsia="Times New Roman" w:hAnsi="Times New Roman"/>
    </w:rPr>
  </w:style>
  <w:style w:type="table" w:styleId="af">
    <w:name w:val="Table Grid"/>
    <w:basedOn w:val="a1"/>
    <w:uiPriority w:val="59"/>
    <w:rsid w:val="003E14C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"/>
    <w:uiPriority w:val="59"/>
    <w:rsid w:val="00A41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uiPriority w:val="99"/>
    <w:semiHidden/>
    <w:unhideWhenUsed/>
    <w:rsid w:val="000F2BD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F2BD2"/>
  </w:style>
  <w:style w:type="character" w:customStyle="1" w:styleId="af2">
    <w:name w:val="Текст примечания Знак"/>
    <w:link w:val="af1"/>
    <w:uiPriority w:val="99"/>
    <w:semiHidden/>
    <w:rsid w:val="000F2BD2"/>
    <w:rPr>
      <w:rFonts w:ascii="Times New Roman" w:eastAsia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F2BD2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0F2BD2"/>
    <w:rPr>
      <w:rFonts w:ascii="Times New Roman" w:eastAsia="Times New Roman" w:hAnsi="Times New Roman"/>
      <w:b/>
      <w:bCs/>
    </w:rPr>
  </w:style>
  <w:style w:type="character" w:styleId="af5">
    <w:name w:val="Placeholder Text"/>
    <w:basedOn w:val="a0"/>
    <w:uiPriority w:val="99"/>
    <w:semiHidden/>
    <w:rsid w:val="00AC115F"/>
    <w:rPr>
      <w:color w:val="808080"/>
    </w:rPr>
  </w:style>
  <w:style w:type="character" w:customStyle="1" w:styleId="13">
    <w:name w:val="Стиль1"/>
    <w:basedOn w:val="a0"/>
    <w:uiPriority w:val="1"/>
    <w:rsid w:val="006073ED"/>
    <w:rPr>
      <w:rFonts w:ascii="Times New Roman" w:hAnsi="Times New Roman"/>
      <w:sz w:val="24"/>
    </w:rPr>
  </w:style>
  <w:style w:type="character" w:styleId="af6">
    <w:name w:val="Hyperlink"/>
    <w:basedOn w:val="a0"/>
    <w:uiPriority w:val="99"/>
    <w:unhideWhenUsed/>
    <w:rsid w:val="00460E34"/>
    <w:rPr>
      <w:color w:val="0000FF" w:themeColor="hyperlink"/>
      <w:u w:val="single"/>
    </w:rPr>
  </w:style>
  <w:style w:type="paragraph" w:styleId="af7">
    <w:name w:val="Title"/>
    <w:basedOn w:val="a"/>
    <w:link w:val="af8"/>
    <w:qFormat/>
    <w:rsid w:val="00D113CB"/>
    <w:pPr>
      <w:keepNext/>
      <w:keepLines/>
      <w:spacing w:before="240" w:after="240"/>
      <w:jc w:val="center"/>
    </w:pPr>
    <w:rPr>
      <w:b/>
      <w:kern w:val="28"/>
      <w:sz w:val="32"/>
    </w:rPr>
  </w:style>
  <w:style w:type="character" w:customStyle="1" w:styleId="af8">
    <w:name w:val="Название Знак"/>
    <w:basedOn w:val="a0"/>
    <w:link w:val="af7"/>
    <w:rsid w:val="00D113CB"/>
    <w:rPr>
      <w:rFonts w:ascii="Times New Roman" w:eastAsia="Times New Roman" w:hAnsi="Times New Roman"/>
      <w:b/>
      <w:kern w:val="28"/>
      <w:sz w:val="32"/>
    </w:rPr>
  </w:style>
  <w:style w:type="paragraph" w:customStyle="1" w:styleId="af9">
    <w:name w:val="???????"/>
    <w:rsid w:val="00D113CB"/>
    <w:pPr>
      <w:widowControl w:val="0"/>
      <w:autoSpaceDE w:val="0"/>
      <w:autoSpaceDN w:val="0"/>
      <w:ind w:firstLine="720"/>
      <w:jc w:val="both"/>
    </w:pPr>
    <w:rPr>
      <w:rFonts w:ascii="Times New Roman" w:eastAsia="Times New Roman" w:hAnsi="Times New Roman"/>
      <w:sz w:val="24"/>
    </w:rPr>
  </w:style>
  <w:style w:type="paragraph" w:customStyle="1" w:styleId="afa">
    <w:name w:val="Таблица заголовок графы"/>
    <w:basedOn w:val="a"/>
    <w:rsid w:val="00D113CB"/>
    <w:pPr>
      <w:keepNext/>
      <w:spacing w:before="40" w:after="40"/>
      <w:ind w:left="57" w:right="57"/>
      <w:jc w:val="center"/>
    </w:pPr>
    <w:rPr>
      <w:b/>
    </w:rPr>
  </w:style>
  <w:style w:type="paragraph" w:customStyle="1" w:styleId="afb">
    <w:name w:val="Основной без отступа"/>
    <w:basedOn w:val="a"/>
    <w:rsid w:val="00D113CB"/>
    <w:pPr>
      <w:spacing w:line="360" w:lineRule="auto"/>
      <w:jc w:val="both"/>
    </w:pPr>
    <w:rPr>
      <w:sz w:val="24"/>
    </w:rPr>
  </w:style>
  <w:style w:type="paragraph" w:customStyle="1" w:styleId="afc">
    <w:name w:val="Таблица ячейка по ширине"/>
    <w:basedOn w:val="a"/>
    <w:rsid w:val="00D113CB"/>
    <w:pPr>
      <w:keepLines/>
      <w:spacing w:before="40" w:after="40"/>
      <w:ind w:left="57" w:right="57"/>
      <w:jc w:val="both"/>
    </w:pPr>
  </w:style>
  <w:style w:type="paragraph" w:styleId="afd">
    <w:name w:val="endnote text"/>
    <w:basedOn w:val="a"/>
    <w:link w:val="afe"/>
    <w:uiPriority w:val="99"/>
    <w:semiHidden/>
    <w:unhideWhenUsed/>
    <w:rsid w:val="00727D21"/>
  </w:style>
  <w:style w:type="character" w:customStyle="1" w:styleId="afe">
    <w:name w:val="Текст концевой сноски Знак"/>
    <w:basedOn w:val="a0"/>
    <w:link w:val="afd"/>
    <w:uiPriority w:val="99"/>
    <w:semiHidden/>
    <w:rsid w:val="00727D21"/>
    <w:rPr>
      <w:rFonts w:ascii="Times New Roman" w:eastAsia="Times New Roman" w:hAnsi="Times New Roman"/>
    </w:rPr>
  </w:style>
  <w:style w:type="character" w:styleId="aff">
    <w:name w:val="endnote reference"/>
    <w:basedOn w:val="a0"/>
    <w:uiPriority w:val="99"/>
    <w:semiHidden/>
    <w:unhideWhenUsed/>
    <w:rsid w:val="00727D21"/>
    <w:rPr>
      <w:vertAlign w:val="superscript"/>
    </w:rPr>
  </w:style>
  <w:style w:type="paragraph" w:styleId="aff0">
    <w:name w:val="footnote text"/>
    <w:basedOn w:val="a"/>
    <w:link w:val="aff1"/>
    <w:uiPriority w:val="99"/>
    <w:semiHidden/>
    <w:unhideWhenUsed/>
    <w:rsid w:val="00727D21"/>
  </w:style>
  <w:style w:type="character" w:customStyle="1" w:styleId="aff1">
    <w:name w:val="Текст сноски Знак"/>
    <w:basedOn w:val="a0"/>
    <w:link w:val="aff0"/>
    <w:uiPriority w:val="99"/>
    <w:semiHidden/>
    <w:rsid w:val="00727D21"/>
    <w:rPr>
      <w:rFonts w:ascii="Times New Roman" w:eastAsia="Times New Roman" w:hAnsi="Times New Roman"/>
    </w:rPr>
  </w:style>
  <w:style w:type="character" w:styleId="aff2">
    <w:name w:val="footnote reference"/>
    <w:basedOn w:val="a0"/>
    <w:uiPriority w:val="99"/>
    <w:semiHidden/>
    <w:unhideWhenUsed/>
    <w:rsid w:val="00727D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oject/manti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vSMikharsky\&#1056;&#1072;&#1073;&#1086;&#1095;&#1080;&#1081;%20&#1089;&#1090;&#1086;&#1083;\&#1052;&#1072;&#1082;&#1088;&#1086;&#1089;%2002.03.12\&#1048;&#1058;_&#1087;&#1088;&#1080;&#1083;&#1086;&#1078;&#1077;&#1085;&#1080;&#1077;_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46761CD66234849B1C7481C56D8E916" ma:contentTypeVersion="2" ma:contentTypeDescription="Создание документа." ma:contentTypeScope="" ma:versionID="e53ba595a5abf2e9772505ea5bad49d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46afe7bb6939e5233f3b903e3c9526a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Источник" ma:description="Ссылки на ресурсы, от которых этот ресурс является производным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9BEB8-A3F1-4B87-BDD2-8117AACEF5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545AF0-CA07-4D87-84F1-B3686D1BC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A88FEA-D548-4270-8F33-B40E7ED99AC9}">
  <ds:schemaRefs>
    <ds:schemaRef ds:uri="http://schemas.microsoft.com/office/2006/documentManagement/types"/>
    <ds:schemaRef ds:uri="http://schemas.microsoft.com/sharepoint/v3/field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FBECAB9-C17C-4388-B5E2-4FE6FAF7C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ИТ_приложение_3</Template>
  <TotalTime>0</TotalTime>
  <Pages>8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Greenatom</Company>
  <LinksUpToDate>false</LinksUpToDate>
  <CharactersWithSpaces>14719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Mikharskiy E.</dc:creator>
  <cp:lastModifiedBy>Шальнов Олег Евгеньевич</cp:lastModifiedBy>
  <cp:revision>3</cp:revision>
  <cp:lastPrinted>2015-05-12T08:00:00Z</cp:lastPrinted>
  <dcterms:created xsi:type="dcterms:W3CDTF">2015-05-21T06:39:00Z</dcterms:created>
  <dcterms:modified xsi:type="dcterms:W3CDTF">2015-05-22T10:05:00Z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0x010100A46761CD66234849B1C7481C56D8E916</vt:lpwstr>
  </property>
</Properties>
</file>